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9D" w:rsidRPr="00C84BB9" w:rsidRDefault="000C5E9D" w:rsidP="00DA225B">
      <w:pPr>
        <w:ind w:firstLine="6300"/>
        <w:rPr>
          <w:sz w:val="24"/>
          <w:szCs w:val="24"/>
        </w:rPr>
      </w:pPr>
      <w:r w:rsidRPr="00C84BB9">
        <w:rPr>
          <w:sz w:val="24"/>
          <w:szCs w:val="24"/>
        </w:rPr>
        <w:t>Anexa</w:t>
      </w:r>
      <w:r>
        <w:rPr>
          <w:sz w:val="24"/>
          <w:szCs w:val="24"/>
        </w:rPr>
        <w:t>n</w:t>
      </w:r>
      <w:r w:rsidRPr="00C84BB9">
        <w:rPr>
          <w:sz w:val="24"/>
          <w:szCs w:val="24"/>
        </w:rPr>
        <w:t>r.</w:t>
      </w:r>
    </w:p>
    <w:p w:rsidR="000C5E9D" w:rsidRDefault="000C5E9D" w:rsidP="00DA225B">
      <w:pPr>
        <w:ind w:firstLine="6300"/>
        <w:rPr>
          <w:sz w:val="24"/>
          <w:szCs w:val="24"/>
        </w:rPr>
      </w:pPr>
      <w:r w:rsidRPr="00C84BB9">
        <w:rPr>
          <w:sz w:val="24"/>
          <w:szCs w:val="24"/>
        </w:rPr>
        <w:t xml:space="preserve">la decizia Consiliului </w:t>
      </w:r>
    </w:p>
    <w:p w:rsidR="000C5E9D" w:rsidRPr="00C84BB9" w:rsidRDefault="000C5E9D" w:rsidP="00DA225B">
      <w:pPr>
        <w:ind w:firstLine="6300"/>
        <w:rPr>
          <w:sz w:val="24"/>
          <w:szCs w:val="24"/>
        </w:rPr>
      </w:pPr>
      <w:r w:rsidRPr="00C84BB9">
        <w:rPr>
          <w:sz w:val="24"/>
          <w:szCs w:val="24"/>
        </w:rPr>
        <w:t>municipal Chişinău</w:t>
      </w:r>
    </w:p>
    <w:p w:rsidR="000C5E9D" w:rsidRDefault="000C5E9D" w:rsidP="00DA225B">
      <w:pPr>
        <w:ind w:firstLine="6300"/>
        <w:rPr>
          <w:sz w:val="24"/>
          <w:szCs w:val="24"/>
        </w:rPr>
      </w:pPr>
      <w:r>
        <w:rPr>
          <w:sz w:val="24"/>
          <w:szCs w:val="24"/>
        </w:rPr>
        <w:t>nr. ___ din _______</w:t>
      </w:r>
      <w:r w:rsidRPr="00C84BB9">
        <w:rPr>
          <w:sz w:val="24"/>
          <w:szCs w:val="24"/>
        </w:rPr>
        <w:t>20</w:t>
      </w:r>
      <w:r>
        <w:rPr>
          <w:sz w:val="24"/>
          <w:szCs w:val="24"/>
        </w:rPr>
        <w:t>__</w:t>
      </w:r>
    </w:p>
    <w:p w:rsidR="000C5E9D" w:rsidRDefault="000C5E9D" w:rsidP="006A522E">
      <w:pPr>
        <w:rPr>
          <w:sz w:val="24"/>
          <w:szCs w:val="24"/>
        </w:rPr>
      </w:pPr>
    </w:p>
    <w:p w:rsidR="000C5E9D" w:rsidRPr="00C84BB9" w:rsidRDefault="000C5E9D" w:rsidP="006A522E">
      <w:pPr>
        <w:rPr>
          <w:sz w:val="24"/>
          <w:szCs w:val="24"/>
        </w:rPr>
      </w:pPr>
    </w:p>
    <w:p w:rsidR="000C5E9D" w:rsidRPr="00955A72" w:rsidRDefault="000C5E9D" w:rsidP="00955A72">
      <w:pPr>
        <w:pStyle w:val="Heading2"/>
        <w:rPr>
          <w:sz w:val="24"/>
          <w:szCs w:val="24"/>
        </w:rPr>
      </w:pPr>
      <w:r w:rsidRPr="00955A72">
        <w:rPr>
          <w:sz w:val="24"/>
          <w:szCs w:val="24"/>
        </w:rPr>
        <w:t>Mijloace</w:t>
      </w:r>
      <w:r>
        <w:rPr>
          <w:sz w:val="24"/>
          <w:szCs w:val="24"/>
        </w:rPr>
        <w:t>le</w:t>
      </w:r>
      <w:r w:rsidRPr="00955A72">
        <w:rPr>
          <w:sz w:val="24"/>
          <w:szCs w:val="24"/>
        </w:rPr>
        <w:t xml:space="preserve"> financiare prevăzute pentru reparaţia capitală a instituţiilor de</w:t>
      </w:r>
    </w:p>
    <w:p w:rsidR="000C5E9D" w:rsidRPr="00955A72" w:rsidRDefault="000C5E9D" w:rsidP="00955A72">
      <w:pPr>
        <w:pStyle w:val="Heading2"/>
        <w:rPr>
          <w:sz w:val="24"/>
          <w:szCs w:val="24"/>
        </w:rPr>
      </w:pPr>
      <w:r w:rsidRPr="00955A72">
        <w:rPr>
          <w:sz w:val="24"/>
          <w:szCs w:val="24"/>
        </w:rPr>
        <w:t xml:space="preserve"> învăţământ extraşcolar și instituțiilor cu activitate metodicăpe anul 201</w:t>
      </w:r>
      <w:r>
        <w:rPr>
          <w:sz w:val="24"/>
          <w:szCs w:val="24"/>
        </w:rPr>
        <w:t>8</w:t>
      </w:r>
    </w:p>
    <w:p w:rsidR="000C5E9D" w:rsidRPr="00C84BB9" w:rsidRDefault="000C5E9D" w:rsidP="004C764B">
      <w:pPr>
        <w:rPr>
          <w:sz w:val="24"/>
          <w:szCs w:val="24"/>
        </w:rPr>
      </w:pPr>
    </w:p>
    <w:tbl>
      <w:tblPr>
        <w:tblW w:w="11087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67"/>
        <w:gridCol w:w="3119"/>
        <w:gridCol w:w="1101"/>
        <w:gridCol w:w="1260"/>
        <w:gridCol w:w="1260"/>
        <w:gridCol w:w="1620"/>
        <w:gridCol w:w="1080"/>
        <w:gridCol w:w="1080"/>
      </w:tblGrid>
      <w:tr w:rsidR="000C5E9D" w:rsidRPr="00413E6D" w:rsidTr="005F7311">
        <w:trPr>
          <w:gridAfter w:val="1"/>
          <w:wAfter w:w="1080" w:type="dxa"/>
        </w:trPr>
        <w:tc>
          <w:tcPr>
            <w:tcW w:w="567" w:type="dxa"/>
            <w:tcBorders>
              <w:bottom w:val="nil"/>
            </w:tcBorders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nil"/>
            </w:tcBorders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Denumirea     lucrărilor </w:t>
            </w:r>
          </w:p>
        </w:tc>
      </w:tr>
      <w:tr w:rsidR="000C5E9D" w:rsidRPr="00413E6D" w:rsidTr="005F7311">
        <w:trPr>
          <w:gridAfter w:val="1"/>
          <w:wAfter w:w="1080" w:type="dxa"/>
          <w:cantSplit/>
        </w:trPr>
        <w:tc>
          <w:tcPr>
            <w:tcW w:w="567" w:type="dxa"/>
            <w:tcBorders>
              <w:top w:val="nil"/>
            </w:tcBorders>
            <w:shd w:val="pct20" w:color="auto" w:fill="auto"/>
            <w:vAlign w:val="center"/>
          </w:tcPr>
          <w:p w:rsidR="000C5E9D" w:rsidRPr="00413E6D" w:rsidRDefault="000C5E9D" w:rsidP="00F1688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C5E9D" w:rsidRPr="00413E6D" w:rsidRDefault="000C5E9D" w:rsidP="00F16886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Nr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0C5E9D" w:rsidRPr="00413E6D" w:rsidRDefault="000C5E9D" w:rsidP="00F168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crt.</w:t>
            </w:r>
          </w:p>
        </w:tc>
        <w:tc>
          <w:tcPr>
            <w:tcW w:w="3119" w:type="dxa"/>
            <w:tcBorders>
              <w:top w:val="nil"/>
            </w:tcBorders>
            <w:shd w:val="pct20" w:color="auto" w:fill="auto"/>
            <w:vAlign w:val="center"/>
          </w:tcPr>
          <w:p w:rsidR="000C5E9D" w:rsidRPr="00413E6D" w:rsidRDefault="000C5E9D" w:rsidP="00F16886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Denumirea instituţiei</w:t>
            </w:r>
          </w:p>
          <w:p w:rsidR="000C5E9D" w:rsidRPr="00413E6D" w:rsidRDefault="000C5E9D" w:rsidP="00F1688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</w:tcBorders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Planul</w:t>
            </w:r>
          </w:p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pe</w:t>
            </w:r>
          </w:p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anul</w:t>
            </w:r>
          </w:p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2018</w:t>
            </w:r>
          </w:p>
          <w:p w:rsidR="000C5E9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(mii lei)</w:t>
            </w:r>
          </w:p>
        </w:tc>
        <w:tc>
          <w:tcPr>
            <w:tcW w:w="1260" w:type="dxa"/>
            <w:shd w:val="pct20" w:color="auto" w:fill="auto"/>
          </w:tcPr>
          <w:p w:rsidR="000C5E9D" w:rsidRPr="00413E6D" w:rsidRDefault="000C5E9D" w:rsidP="00663170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Reparaţie</w:t>
            </w:r>
          </w:p>
          <w:p w:rsidR="000C5E9D" w:rsidRPr="00413E6D" w:rsidRDefault="000C5E9D" w:rsidP="00663170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generală</w:t>
            </w:r>
          </w:p>
          <w:p w:rsidR="000C5E9D" w:rsidRPr="00413E6D" w:rsidRDefault="000C5E9D" w:rsidP="0066317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C5E9D" w:rsidRPr="00413E6D" w:rsidRDefault="000C5E9D" w:rsidP="0066317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C5E9D" w:rsidRDefault="000C5E9D" w:rsidP="0066317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C5E9D" w:rsidRPr="00413E6D" w:rsidRDefault="000C5E9D" w:rsidP="0066317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Pr="00413E6D">
              <w:rPr>
                <w:b/>
                <w:bCs/>
                <w:sz w:val="24"/>
                <w:szCs w:val="24"/>
              </w:rPr>
              <w:t>un./mii lei)</w:t>
            </w:r>
          </w:p>
        </w:tc>
        <w:tc>
          <w:tcPr>
            <w:tcW w:w="1260" w:type="dxa"/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Reparaţia</w:t>
            </w:r>
          </w:p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  <w:r w:rsidRPr="00413E6D">
              <w:rPr>
                <w:b/>
                <w:bCs/>
                <w:sz w:val="24"/>
                <w:szCs w:val="24"/>
              </w:rPr>
              <w:t>coperişu</w:t>
            </w:r>
            <w:r>
              <w:rPr>
                <w:b/>
                <w:bCs/>
                <w:sz w:val="24"/>
                <w:szCs w:val="24"/>
              </w:rPr>
              <w:t>-</w:t>
            </w:r>
            <w:r w:rsidRPr="00413E6D">
              <w:rPr>
                <w:b/>
                <w:bCs/>
                <w:sz w:val="24"/>
                <w:szCs w:val="24"/>
              </w:rPr>
              <w:t>rilor</w:t>
            </w:r>
          </w:p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C5E9D" w:rsidRPr="00413E6D" w:rsidRDefault="000C5E9D" w:rsidP="00494AD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Pr="00413E6D">
              <w:rPr>
                <w:b/>
                <w:bCs/>
                <w:sz w:val="24"/>
                <w:szCs w:val="24"/>
              </w:rPr>
              <w:t>un./mii lei)</w:t>
            </w:r>
          </w:p>
        </w:tc>
        <w:tc>
          <w:tcPr>
            <w:tcW w:w="1620" w:type="dxa"/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Reparaţia</w:t>
            </w:r>
          </w:p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tehnicii sanitare şi a sistemului</w:t>
            </w:r>
          </w:p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de încălzire</w:t>
            </w:r>
          </w:p>
          <w:p w:rsidR="000C5E9D" w:rsidRPr="00413E6D" w:rsidRDefault="000C5E9D" w:rsidP="00494AD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Pr="00413E6D">
              <w:rPr>
                <w:b/>
                <w:bCs/>
                <w:sz w:val="24"/>
                <w:szCs w:val="24"/>
              </w:rPr>
              <w:t>un./ mii lei )</w:t>
            </w:r>
          </w:p>
        </w:tc>
        <w:tc>
          <w:tcPr>
            <w:tcW w:w="1080" w:type="dxa"/>
            <w:shd w:val="pct20" w:color="auto" w:fill="auto"/>
          </w:tcPr>
          <w:p w:rsidR="000C5E9D" w:rsidRPr="00413E6D" w:rsidRDefault="000C5E9D" w:rsidP="00663170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Repara</w:t>
            </w:r>
            <w:r>
              <w:rPr>
                <w:b/>
                <w:bCs/>
                <w:sz w:val="24"/>
                <w:szCs w:val="24"/>
              </w:rPr>
              <w:t>-</w:t>
            </w:r>
            <w:r w:rsidRPr="00413E6D">
              <w:rPr>
                <w:b/>
                <w:bCs/>
                <w:sz w:val="24"/>
                <w:szCs w:val="24"/>
              </w:rPr>
              <w:t>ţia</w:t>
            </w:r>
          </w:p>
          <w:p w:rsidR="000C5E9D" w:rsidRPr="00413E6D" w:rsidRDefault="000C5E9D" w:rsidP="00663170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reţele</w:t>
            </w:r>
            <w:r>
              <w:rPr>
                <w:b/>
                <w:bCs/>
                <w:sz w:val="24"/>
                <w:szCs w:val="24"/>
              </w:rPr>
              <w:t>-lor</w:t>
            </w:r>
          </w:p>
          <w:p w:rsidR="000C5E9D" w:rsidRPr="00413E6D" w:rsidRDefault="000C5E9D" w:rsidP="00663170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>electri</w:t>
            </w:r>
            <w:r>
              <w:rPr>
                <w:b/>
                <w:bCs/>
                <w:sz w:val="24"/>
                <w:szCs w:val="24"/>
              </w:rPr>
              <w:t>-</w:t>
            </w:r>
            <w:r w:rsidRPr="00413E6D">
              <w:rPr>
                <w:b/>
                <w:bCs/>
                <w:sz w:val="24"/>
                <w:szCs w:val="24"/>
              </w:rPr>
              <w:t>ce</w:t>
            </w:r>
          </w:p>
          <w:p w:rsidR="000C5E9D" w:rsidRPr="00413E6D" w:rsidRDefault="000C5E9D" w:rsidP="0066317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Pr="00413E6D">
              <w:rPr>
                <w:b/>
                <w:bCs/>
                <w:sz w:val="24"/>
                <w:szCs w:val="24"/>
              </w:rPr>
              <w:t>un./</w:t>
            </w:r>
            <w:r>
              <w:rPr>
                <w:b/>
                <w:bCs/>
                <w:sz w:val="24"/>
                <w:szCs w:val="24"/>
              </w:rPr>
              <w:t>mii lei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0C5E9D" w:rsidRPr="00413E6D" w:rsidTr="005F7311">
        <w:trPr>
          <w:gridAfter w:val="1"/>
          <w:wAfter w:w="1080" w:type="dxa"/>
          <w:cantSplit/>
        </w:trPr>
        <w:tc>
          <w:tcPr>
            <w:tcW w:w="567" w:type="dxa"/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01" w:type="dxa"/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20" w:type="dxa"/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80" w:type="dxa"/>
            <w:shd w:val="pct20" w:color="auto" w:fill="auto"/>
          </w:tcPr>
          <w:p w:rsidR="000C5E9D" w:rsidRPr="00413E6D" w:rsidRDefault="000C5E9D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0C5E9D" w:rsidRPr="00413E6D" w:rsidTr="005F731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After w:val="1"/>
          <w:wAfter w:w="1080" w:type="dxa"/>
          <w:cantSplit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E9D" w:rsidRPr="00413E6D" w:rsidRDefault="000C5E9D" w:rsidP="005C376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E9D" w:rsidRDefault="000C5E9D" w:rsidP="00044F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Capitolul I</w:t>
            </w:r>
          </w:p>
          <w:p w:rsidR="000C5E9D" w:rsidRDefault="000C5E9D" w:rsidP="00044F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8814/0950</w:t>
            </w:r>
          </w:p>
          <w:p w:rsidR="000C5E9D" w:rsidRPr="00413E6D" w:rsidRDefault="000C5E9D" w:rsidP="00044F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Învățământ nedefinit după nivel:(</w:t>
            </w:r>
            <w:r w:rsidRPr="00413E6D">
              <w:rPr>
                <w:b/>
                <w:b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E9D" w:rsidRPr="00413E6D" w:rsidRDefault="000C5E9D" w:rsidP="009820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E9D" w:rsidRPr="00413E6D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E9D" w:rsidRPr="00413E6D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E9D" w:rsidRPr="00413E6D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E9D" w:rsidRPr="00413E6D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Default="000C5E9D" w:rsidP="003D04FA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7E3F05" w:rsidRDefault="000C5E9D" w:rsidP="003D04FA">
            <w:pPr>
              <w:rPr>
                <w:b/>
                <w:bCs/>
                <w:sz w:val="24"/>
                <w:szCs w:val="24"/>
              </w:rPr>
            </w:pPr>
            <w:r w:rsidRPr="007E3F05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</w:t>
            </w:r>
            <w:r w:rsidRPr="007E3F05">
              <w:rPr>
                <w:b/>
                <w:bCs/>
                <w:sz w:val="24"/>
                <w:szCs w:val="24"/>
              </w:rPr>
              <w:t xml:space="preserve"> sectorul Botanica</w:t>
            </w:r>
          </w:p>
        </w:tc>
        <w:tc>
          <w:tcPr>
            <w:tcW w:w="1101" w:type="dxa"/>
            <w:vAlign w:val="center"/>
          </w:tcPr>
          <w:p w:rsidR="000C5E9D" w:rsidRPr="00AF0944" w:rsidRDefault="000C5E9D" w:rsidP="003D04F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F0944">
              <w:rPr>
                <w:b/>
                <w:bCs/>
                <w:color w:val="FF0000"/>
                <w:sz w:val="24"/>
                <w:szCs w:val="24"/>
              </w:rPr>
              <w:t>303,0</w:t>
            </w:r>
          </w:p>
        </w:tc>
        <w:tc>
          <w:tcPr>
            <w:tcW w:w="1260" w:type="dxa"/>
            <w:vAlign w:val="center"/>
          </w:tcPr>
          <w:p w:rsidR="000C5E9D" w:rsidRPr="007E3F05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7E3F05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7E3F05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7E3F05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Pr="007E3F05" w:rsidRDefault="000C5E9D" w:rsidP="003D04FA">
            <w:pPr>
              <w:pStyle w:val="1"/>
              <w:numPr>
                <w:ilvl w:val="0"/>
                <w:numId w:val="21"/>
              </w:numPr>
              <w:ind w:left="459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sz w:val="24"/>
                <w:szCs w:val="24"/>
              </w:rPr>
              <w:t>CCC „Luceafărul”</w:t>
            </w:r>
            <w:r>
              <w:rPr>
                <w:sz w:val="24"/>
                <w:szCs w:val="24"/>
              </w:rPr>
              <w:t>,</w:t>
            </w:r>
          </w:p>
          <w:p w:rsidR="000C5E9D" w:rsidRPr="007E3F05" w:rsidRDefault="000C5E9D" w:rsidP="003D04FA">
            <w:pPr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</w:rPr>
              <w:t>s</w:t>
            </w:r>
            <w:r w:rsidRPr="00A6651B">
              <w:rPr>
                <w:color w:val="222222"/>
                <w:sz w:val="24"/>
                <w:szCs w:val="24"/>
                <w:shd w:val="clear" w:color="auto" w:fill="FFFFFF"/>
              </w:rPr>
              <w:t>tr</w:t>
            </w:r>
            <w:r>
              <w:rPr>
                <w:color w:val="222222"/>
                <w:sz w:val="24"/>
                <w:szCs w:val="24"/>
                <w:shd w:val="clear" w:color="auto" w:fill="FFFFFF"/>
              </w:rPr>
              <w:t>.</w:t>
            </w:r>
            <w:r w:rsidRPr="00A6651B">
              <w:rPr>
                <w:color w:val="222222"/>
                <w:sz w:val="24"/>
                <w:szCs w:val="24"/>
                <w:shd w:val="clear" w:color="auto" w:fill="FFFFFF"/>
              </w:rPr>
              <w:t xml:space="preserve"> Valea Crucii</w:t>
            </w:r>
            <w:r>
              <w:rPr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r w:rsidRPr="00A6651B">
              <w:rPr>
                <w:color w:val="222222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01" w:type="dxa"/>
            <w:vAlign w:val="center"/>
          </w:tcPr>
          <w:p w:rsidR="000C5E9D" w:rsidRPr="00FE51D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FE51D6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260" w:type="dxa"/>
            <w:vAlign w:val="center"/>
          </w:tcPr>
          <w:p w:rsidR="000C5E9D" w:rsidRPr="00FE51D6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FE51D6" w:rsidRDefault="000C5E9D" w:rsidP="003D04FA">
            <w:pPr>
              <w:jc w:val="center"/>
              <w:rPr>
                <w:sz w:val="24"/>
                <w:szCs w:val="24"/>
              </w:rPr>
            </w:pPr>
            <w:r w:rsidRPr="00FE51D6">
              <w:rPr>
                <w:sz w:val="24"/>
                <w:szCs w:val="24"/>
              </w:rPr>
              <w:t>200,0</w:t>
            </w:r>
          </w:p>
        </w:tc>
        <w:tc>
          <w:tcPr>
            <w:tcW w:w="1620" w:type="dxa"/>
            <w:vAlign w:val="center"/>
          </w:tcPr>
          <w:p w:rsidR="000C5E9D" w:rsidRPr="00FE51D6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FE51D6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Pr="007E3F05" w:rsidRDefault="000C5E9D" w:rsidP="003D04FA">
            <w:pPr>
              <w:pStyle w:val="1"/>
              <w:numPr>
                <w:ilvl w:val="0"/>
                <w:numId w:val="21"/>
              </w:numPr>
              <w:ind w:left="459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sz w:val="24"/>
                <w:szCs w:val="24"/>
              </w:rPr>
              <w:t>Bazinul de înot</w:t>
            </w:r>
            <w:r>
              <w:rPr>
                <w:sz w:val="24"/>
                <w:szCs w:val="24"/>
              </w:rPr>
              <w:t>at,</w:t>
            </w:r>
          </w:p>
          <w:p w:rsidR="000C5E9D" w:rsidRPr="007E3F05" w:rsidRDefault="000C5E9D" w:rsidP="003D04FA">
            <w:pPr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</w:rPr>
              <w:t>s</w:t>
            </w:r>
            <w:r w:rsidRPr="00A6651B">
              <w:rPr>
                <w:color w:val="222222"/>
                <w:sz w:val="24"/>
                <w:szCs w:val="24"/>
                <w:shd w:val="clear" w:color="auto" w:fill="FFFFFF"/>
              </w:rPr>
              <w:t>tr</w:t>
            </w:r>
            <w:r>
              <w:rPr>
                <w:color w:val="222222"/>
                <w:sz w:val="24"/>
                <w:szCs w:val="24"/>
                <w:shd w:val="clear" w:color="auto" w:fill="FFFFFF"/>
              </w:rPr>
              <w:t>.</w:t>
            </w:r>
            <w:r w:rsidRPr="00A6651B">
              <w:rPr>
                <w:color w:val="222222"/>
                <w:sz w:val="24"/>
                <w:szCs w:val="24"/>
                <w:shd w:val="clear" w:color="auto" w:fill="FFFFFF"/>
              </w:rPr>
              <w:t xml:space="preserve"> Valea Crucii</w:t>
            </w:r>
            <w:r>
              <w:rPr>
                <w:color w:val="222222"/>
                <w:sz w:val="24"/>
                <w:szCs w:val="24"/>
                <w:shd w:val="clear" w:color="auto" w:fill="FFFFFF"/>
              </w:rPr>
              <w:t>,4/1</w:t>
            </w:r>
          </w:p>
        </w:tc>
        <w:tc>
          <w:tcPr>
            <w:tcW w:w="1101" w:type="dxa"/>
            <w:vAlign w:val="center"/>
          </w:tcPr>
          <w:p w:rsidR="000C5E9D" w:rsidRPr="00FE51D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FE51D6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60" w:type="dxa"/>
            <w:vAlign w:val="center"/>
          </w:tcPr>
          <w:p w:rsidR="000C5E9D" w:rsidRPr="00FE51D6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FE51D6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FE51D6" w:rsidRDefault="000C5E9D" w:rsidP="003D04FA">
            <w:pPr>
              <w:jc w:val="center"/>
              <w:rPr>
                <w:sz w:val="24"/>
                <w:szCs w:val="24"/>
              </w:rPr>
            </w:pPr>
            <w:r w:rsidRPr="00FE51D6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vAlign w:val="center"/>
          </w:tcPr>
          <w:p w:rsidR="000C5E9D" w:rsidRPr="00FE51D6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Pr="007E3F05" w:rsidRDefault="000C5E9D" w:rsidP="003D04FA">
            <w:pPr>
              <w:ind w:left="459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7E3F05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3111)</w:t>
            </w:r>
          </w:p>
        </w:tc>
        <w:tc>
          <w:tcPr>
            <w:tcW w:w="1101" w:type="dxa"/>
            <w:vAlign w:val="center"/>
          </w:tcPr>
          <w:p w:rsidR="000C5E9D" w:rsidRPr="00FE51D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FE51D6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60" w:type="dxa"/>
            <w:vAlign w:val="center"/>
          </w:tcPr>
          <w:p w:rsidR="000C5E9D" w:rsidRPr="00FE51D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FE51D6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0C5E9D" w:rsidRPr="00FE51D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FE51D6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620" w:type="dxa"/>
            <w:vAlign w:val="center"/>
          </w:tcPr>
          <w:p w:rsidR="000C5E9D" w:rsidRPr="00FE51D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FE51D6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080" w:type="dxa"/>
            <w:vAlign w:val="center"/>
          </w:tcPr>
          <w:p w:rsidR="000C5E9D" w:rsidRPr="00FE51D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FE51D6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459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 xml:space="preserve">Devizele decheltuieli </w:t>
            </w:r>
          </w:p>
          <w:p w:rsidR="000C5E9D" w:rsidRPr="007E3F05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7E3F05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260" w:type="dxa"/>
            <w:vAlign w:val="center"/>
          </w:tcPr>
          <w:p w:rsidR="000C5E9D" w:rsidRPr="007E3F05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7E3F05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7E3F05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7E3F05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459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F3349F" w:rsidRDefault="000C5E9D" w:rsidP="003D04FA">
            <w:pPr>
              <w:rPr>
                <w:b/>
                <w:bCs/>
                <w:sz w:val="24"/>
                <w:szCs w:val="24"/>
              </w:rPr>
            </w:pPr>
            <w:r w:rsidRPr="00F3349F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sports</w:t>
            </w:r>
            <w:r w:rsidRPr="00F3349F">
              <w:rPr>
                <w:b/>
                <w:bCs/>
                <w:sz w:val="24"/>
                <w:szCs w:val="24"/>
              </w:rPr>
              <w:t>ectorul</w:t>
            </w:r>
            <w:r>
              <w:rPr>
                <w:b/>
                <w:bCs/>
                <w:sz w:val="24"/>
                <w:szCs w:val="24"/>
              </w:rPr>
              <w:t xml:space="preserve"> Buiucani</w:t>
            </w:r>
          </w:p>
        </w:tc>
        <w:tc>
          <w:tcPr>
            <w:tcW w:w="1101" w:type="dxa"/>
            <w:vAlign w:val="center"/>
          </w:tcPr>
          <w:p w:rsidR="000C5E9D" w:rsidRPr="00AF0944" w:rsidRDefault="000C5E9D" w:rsidP="001E2E40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151,5</w:t>
            </w:r>
          </w:p>
        </w:tc>
        <w:tc>
          <w:tcPr>
            <w:tcW w:w="1260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Default="000C5E9D" w:rsidP="003D04FA">
            <w:pPr>
              <w:numPr>
                <w:ilvl w:val="0"/>
                <w:numId w:val="23"/>
              </w:numPr>
              <w:ind w:left="459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3C53EE" w:rsidRDefault="000C5E9D" w:rsidP="003D04FA">
            <w:pPr>
              <w:rPr>
                <w:b/>
                <w:bCs/>
                <w:sz w:val="24"/>
                <w:szCs w:val="24"/>
              </w:rPr>
            </w:pPr>
            <w:r w:rsidRPr="003C53EE">
              <w:rPr>
                <w:sz w:val="24"/>
                <w:szCs w:val="24"/>
              </w:rPr>
              <w:t>CCT, str. Suceava,21</w:t>
            </w:r>
          </w:p>
        </w:tc>
        <w:tc>
          <w:tcPr>
            <w:tcW w:w="1101" w:type="dxa"/>
            <w:vAlign w:val="center"/>
          </w:tcPr>
          <w:p w:rsidR="000C5E9D" w:rsidRPr="00533BC3" w:rsidRDefault="000C5E9D" w:rsidP="003D0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Pr="00533BC3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vAlign w:val="center"/>
          </w:tcPr>
          <w:p w:rsidR="000C5E9D" w:rsidRPr="00533BC3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  <w:r w:rsidRPr="00533BC3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260" w:type="dxa"/>
            <w:vAlign w:val="center"/>
          </w:tcPr>
          <w:p w:rsidR="000C5E9D" w:rsidRPr="00533BC3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0C5E9D" w:rsidRPr="00533BC3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0C5E9D" w:rsidRPr="00533BC3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459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7E3F05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7E3F05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</w:t>
            </w:r>
            <w:r w:rsidRPr="00533BC3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60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533BC3">
              <w:rPr>
                <w:b/>
                <w:bCs/>
                <w:sz w:val="24"/>
                <w:szCs w:val="24"/>
                <w:lang w:val="en-US"/>
              </w:rPr>
              <w:t>0,0</w:t>
            </w:r>
          </w:p>
        </w:tc>
        <w:tc>
          <w:tcPr>
            <w:tcW w:w="1260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620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459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 xml:space="preserve">Devizele decheltuieli </w:t>
            </w:r>
          </w:p>
          <w:p w:rsidR="000C5E9D" w:rsidRPr="007E3F05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7E3F05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533BC3" w:rsidRDefault="000C5E9D" w:rsidP="001E2E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1260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0C5E9D" w:rsidRPr="00533BC3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0C5E9D" w:rsidRPr="00533BC3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459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AD0407" w:rsidRDefault="000C5E9D" w:rsidP="003D04FA">
            <w:pPr>
              <w:rPr>
                <w:b/>
                <w:bCs/>
                <w:sz w:val="24"/>
                <w:szCs w:val="24"/>
              </w:rPr>
            </w:pPr>
            <w:r w:rsidRPr="00F3349F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sports</w:t>
            </w:r>
            <w:r w:rsidRPr="00F3349F">
              <w:rPr>
                <w:b/>
                <w:bCs/>
                <w:sz w:val="24"/>
                <w:szCs w:val="24"/>
              </w:rPr>
              <w:t>ectorul</w:t>
            </w:r>
            <w:r>
              <w:rPr>
                <w:b/>
                <w:bCs/>
                <w:sz w:val="24"/>
                <w:szCs w:val="24"/>
              </w:rPr>
              <w:t xml:space="preserve"> Centru</w:t>
            </w:r>
          </w:p>
        </w:tc>
        <w:tc>
          <w:tcPr>
            <w:tcW w:w="1101" w:type="dxa"/>
            <w:vAlign w:val="center"/>
          </w:tcPr>
          <w:p w:rsidR="000C5E9D" w:rsidRPr="003D04FA" w:rsidRDefault="000C5E9D" w:rsidP="003D04F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D04FA">
              <w:rPr>
                <w:b/>
                <w:bCs/>
                <w:color w:val="FF0000"/>
                <w:sz w:val="24"/>
                <w:szCs w:val="24"/>
              </w:rPr>
              <w:t>606,0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Default="000C5E9D" w:rsidP="003D04FA">
            <w:pPr>
              <w:numPr>
                <w:ilvl w:val="0"/>
                <w:numId w:val="27"/>
              </w:numPr>
              <w:ind w:left="459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CCC ”Floarea </w:t>
            </w:r>
            <w:r w:rsidRPr="003D04FA">
              <w:rPr>
                <w:sz w:val="24"/>
                <w:szCs w:val="24"/>
              </w:rPr>
              <w:t>Soarelui”</w:t>
            </w:r>
            <w:r>
              <w:rPr>
                <w:sz w:val="24"/>
                <w:szCs w:val="24"/>
              </w:rPr>
              <w:t xml:space="preserve">, </w:t>
            </w:r>
          </w:p>
          <w:p w:rsidR="000C5E9D" w:rsidRPr="00C93336" w:rsidRDefault="000C5E9D" w:rsidP="003D0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Alexei Mateevici, 23</w:t>
            </w:r>
          </w:p>
        </w:tc>
        <w:tc>
          <w:tcPr>
            <w:tcW w:w="1101" w:type="dxa"/>
            <w:vAlign w:val="center"/>
          </w:tcPr>
          <w:p w:rsidR="000C5E9D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60" w:type="dxa"/>
            <w:vAlign w:val="center"/>
          </w:tcPr>
          <w:p w:rsidR="000C5E9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C93336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C93336" w:rsidRDefault="000C5E9D" w:rsidP="003D0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vAlign w:val="center"/>
          </w:tcPr>
          <w:p w:rsidR="000C5E9D" w:rsidRPr="00C93336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Default="000C5E9D" w:rsidP="003D04FA">
            <w:pPr>
              <w:numPr>
                <w:ilvl w:val="0"/>
                <w:numId w:val="27"/>
              </w:numPr>
              <w:ind w:left="459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sz w:val="24"/>
                <w:szCs w:val="24"/>
              </w:rPr>
            </w:pPr>
            <w:r w:rsidRPr="00C93336">
              <w:rPr>
                <w:sz w:val="24"/>
                <w:szCs w:val="24"/>
              </w:rPr>
              <w:t>CTT „Politehnic”</w:t>
            </w:r>
            <w:r>
              <w:rPr>
                <w:sz w:val="24"/>
                <w:szCs w:val="24"/>
              </w:rPr>
              <w:t>,</w:t>
            </w:r>
          </w:p>
          <w:p w:rsidR="000C5E9D" w:rsidRPr="00C93336" w:rsidRDefault="000C5E9D" w:rsidP="003D0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bd. Iurii Gagarin, 4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60" w:type="dxa"/>
            <w:vAlign w:val="center"/>
          </w:tcPr>
          <w:p w:rsidR="000C5E9D" w:rsidRPr="00C93336" w:rsidRDefault="000C5E9D" w:rsidP="003D0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60" w:type="dxa"/>
            <w:vAlign w:val="center"/>
          </w:tcPr>
          <w:p w:rsidR="000C5E9D" w:rsidRPr="00C93336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C93336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C93336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294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7E3F05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7E3F05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260" w:type="dxa"/>
            <w:vAlign w:val="center"/>
          </w:tcPr>
          <w:p w:rsidR="000C5E9D" w:rsidRPr="00C9333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60" w:type="dxa"/>
            <w:vAlign w:val="center"/>
          </w:tcPr>
          <w:p w:rsidR="000C5E9D" w:rsidRPr="00C9333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20" w:type="dxa"/>
            <w:vAlign w:val="center"/>
          </w:tcPr>
          <w:p w:rsidR="000C5E9D" w:rsidRPr="003D04F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3D04FA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080" w:type="dxa"/>
            <w:vAlign w:val="center"/>
          </w:tcPr>
          <w:p w:rsidR="000C5E9D" w:rsidRPr="003D04F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3D04FA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41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 xml:space="preserve">Devizele decheltuieli </w:t>
            </w:r>
          </w:p>
          <w:p w:rsidR="000C5E9D" w:rsidRPr="007E3F05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7E3F05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6,0</w:t>
            </w:r>
          </w:p>
        </w:tc>
        <w:tc>
          <w:tcPr>
            <w:tcW w:w="1260" w:type="dxa"/>
            <w:vAlign w:val="center"/>
          </w:tcPr>
          <w:p w:rsidR="000C5E9D" w:rsidRPr="00C9333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C9333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C9333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C93336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844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7E3F05" w:rsidRDefault="000C5E9D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F3349F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sports</w:t>
            </w:r>
            <w:r w:rsidRPr="00F3349F">
              <w:rPr>
                <w:b/>
                <w:bCs/>
                <w:sz w:val="24"/>
                <w:szCs w:val="24"/>
              </w:rPr>
              <w:t>ectorul</w:t>
            </w:r>
            <w:r>
              <w:rPr>
                <w:b/>
                <w:bCs/>
                <w:sz w:val="24"/>
                <w:szCs w:val="24"/>
              </w:rPr>
              <w:t xml:space="preserve"> Ciocana</w:t>
            </w:r>
          </w:p>
        </w:tc>
        <w:tc>
          <w:tcPr>
            <w:tcW w:w="1101" w:type="dxa"/>
            <w:vAlign w:val="center"/>
          </w:tcPr>
          <w:p w:rsidR="000C5E9D" w:rsidRPr="00AF0944" w:rsidRDefault="000C5E9D" w:rsidP="003D04F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F0944">
              <w:rPr>
                <w:b/>
                <w:bCs/>
                <w:color w:val="FF0000"/>
                <w:sz w:val="24"/>
                <w:szCs w:val="24"/>
              </w:rPr>
              <w:t>101,0</w:t>
            </w: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trHeight w:val="551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459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:rsidR="000C5E9D" w:rsidRPr="00CF5974" w:rsidRDefault="000C5E9D" w:rsidP="003D04FA">
            <w:pPr>
              <w:rPr>
                <w:sz w:val="24"/>
                <w:szCs w:val="24"/>
              </w:rPr>
            </w:pPr>
            <w:r w:rsidRPr="00CF5974">
              <w:rPr>
                <w:sz w:val="24"/>
                <w:szCs w:val="24"/>
              </w:rPr>
              <w:t>CCC”Ghiocel”</w:t>
            </w:r>
          </w:p>
          <w:p w:rsidR="000C5E9D" w:rsidRDefault="000C5E9D" w:rsidP="003D0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CF5974">
              <w:rPr>
                <w:sz w:val="24"/>
                <w:szCs w:val="24"/>
              </w:rPr>
              <w:t>tr.M.cel Bătrîn, 7</w:t>
            </w:r>
          </w:p>
        </w:tc>
        <w:tc>
          <w:tcPr>
            <w:tcW w:w="1101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4B1BCA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sz w:val="24"/>
                <w:szCs w:val="24"/>
              </w:rPr>
            </w:pPr>
            <w:r w:rsidRPr="004B1BCA">
              <w:rPr>
                <w:sz w:val="24"/>
                <w:szCs w:val="24"/>
              </w:rPr>
              <w:t>100,0</w:t>
            </w:r>
          </w:p>
        </w:tc>
        <w:tc>
          <w:tcPr>
            <w:tcW w:w="1620" w:type="dxa"/>
            <w:vAlign w:val="center"/>
          </w:tcPr>
          <w:p w:rsidR="000C5E9D" w:rsidRPr="004B1BCA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B1BCA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0C5E9D" w:rsidRPr="00C93336" w:rsidRDefault="000C5E9D" w:rsidP="00C24720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263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7E3F05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7E3F05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4B1BCA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4B1BCA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4B1BCA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62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4B1BCA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4B1BCA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56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 xml:space="preserve">Devizele decheltuieli </w:t>
            </w:r>
          </w:p>
          <w:p w:rsidR="000C5E9D" w:rsidRPr="007E3F05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7E3F05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4B1BCA">
              <w:rPr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56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7E3F05" w:rsidRDefault="000C5E9D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F3349F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sports</w:t>
            </w:r>
            <w:r w:rsidRPr="00F3349F">
              <w:rPr>
                <w:b/>
                <w:bCs/>
                <w:sz w:val="24"/>
                <w:szCs w:val="24"/>
              </w:rPr>
              <w:t>ectorul</w:t>
            </w:r>
            <w:r>
              <w:rPr>
                <w:b/>
                <w:bCs/>
                <w:sz w:val="24"/>
                <w:szCs w:val="24"/>
              </w:rPr>
              <w:t xml:space="preserve"> Râșcani</w:t>
            </w:r>
          </w:p>
        </w:tc>
        <w:tc>
          <w:tcPr>
            <w:tcW w:w="1101" w:type="dxa"/>
            <w:vAlign w:val="center"/>
          </w:tcPr>
          <w:p w:rsidR="000C5E9D" w:rsidRPr="00AF0944" w:rsidRDefault="000C5E9D" w:rsidP="003D04F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303</w:t>
            </w:r>
            <w:r w:rsidRPr="00AF0944">
              <w:rPr>
                <w:b/>
                <w:bCs/>
                <w:color w:val="FF0000"/>
                <w:sz w:val="24"/>
                <w:szCs w:val="24"/>
              </w:rPr>
              <w:t>,0</w:t>
            </w: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56"/>
        </w:trPr>
        <w:tc>
          <w:tcPr>
            <w:tcW w:w="567" w:type="dxa"/>
            <w:vAlign w:val="center"/>
          </w:tcPr>
          <w:p w:rsidR="000C5E9D" w:rsidRPr="00FD4720" w:rsidRDefault="000C5E9D" w:rsidP="003D04FA">
            <w:pPr>
              <w:pStyle w:val="1"/>
              <w:numPr>
                <w:ilvl w:val="0"/>
                <w:numId w:val="22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391776" w:rsidRDefault="000C5E9D" w:rsidP="003D04FA">
            <w:pPr>
              <w:rPr>
                <w:sz w:val="24"/>
                <w:szCs w:val="24"/>
              </w:rPr>
            </w:pPr>
            <w:r w:rsidRPr="00391776">
              <w:rPr>
                <w:sz w:val="24"/>
                <w:szCs w:val="24"/>
              </w:rPr>
              <w:t>Centru de activitate extraşcolară ”Curcubeul”,</w:t>
            </w:r>
          </w:p>
          <w:p w:rsidR="000C5E9D" w:rsidRPr="00391776" w:rsidRDefault="000C5E9D" w:rsidP="003D04FA">
            <w:pPr>
              <w:rPr>
                <w:sz w:val="24"/>
                <w:szCs w:val="24"/>
              </w:rPr>
            </w:pPr>
            <w:r w:rsidRPr="00391776">
              <w:rPr>
                <w:sz w:val="24"/>
                <w:szCs w:val="24"/>
              </w:rPr>
              <w:t>str.Braniştii</w:t>
            </w:r>
            <w:r>
              <w:rPr>
                <w:sz w:val="24"/>
                <w:szCs w:val="24"/>
              </w:rPr>
              <w:t>,</w:t>
            </w:r>
            <w:r w:rsidRPr="00391776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101" w:type="dxa"/>
            <w:vAlign w:val="center"/>
          </w:tcPr>
          <w:p w:rsidR="000C5E9D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60" w:type="dxa"/>
            <w:vAlign w:val="center"/>
          </w:tcPr>
          <w:p w:rsidR="000C5E9D" w:rsidRDefault="000C5E9D" w:rsidP="003D0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279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7E3F05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7E3F05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2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56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 xml:space="preserve">Devizele decheltuieli </w:t>
            </w:r>
          </w:p>
          <w:p w:rsidR="000C5E9D" w:rsidRPr="007E3F05" w:rsidRDefault="000C5E9D" w:rsidP="003D04FA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7E3F05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B1BCA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64"/>
        </w:trPr>
        <w:tc>
          <w:tcPr>
            <w:tcW w:w="567" w:type="dxa"/>
            <w:vAlign w:val="center"/>
          </w:tcPr>
          <w:p w:rsidR="000C5E9D" w:rsidRDefault="000C5E9D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3F0B84" w:rsidRDefault="000C5E9D" w:rsidP="003D04FA">
            <w:pPr>
              <w:rPr>
                <w:sz w:val="24"/>
                <w:szCs w:val="24"/>
                <w:lang w:val="en-US"/>
              </w:rPr>
            </w:pPr>
            <w:r w:rsidRPr="00413E6D">
              <w:rPr>
                <w:b/>
                <w:bCs/>
                <w:sz w:val="24"/>
                <w:szCs w:val="24"/>
                <w:lang w:val="en-US"/>
              </w:rPr>
              <w:t>Direcţia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general </w:t>
            </w:r>
            <w:r w:rsidRPr="00413E6D">
              <w:rPr>
                <w:b/>
                <w:bCs/>
                <w:sz w:val="24"/>
                <w:szCs w:val="24"/>
                <w:lang w:val="en-US"/>
              </w:rPr>
              <w:t>educaţie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, </w:t>
            </w:r>
            <w:r w:rsidRPr="00413E6D">
              <w:rPr>
                <w:b/>
                <w:bCs/>
                <w:sz w:val="24"/>
                <w:szCs w:val="24"/>
                <w:lang w:val="en-US"/>
              </w:rPr>
              <w:t>tineret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13E6D">
              <w:rPr>
                <w:b/>
                <w:bCs/>
                <w:sz w:val="24"/>
                <w:szCs w:val="24"/>
                <w:lang w:val="en-US"/>
              </w:rPr>
              <w:t>şi sport</w:t>
            </w:r>
          </w:p>
        </w:tc>
        <w:tc>
          <w:tcPr>
            <w:tcW w:w="1101" w:type="dxa"/>
            <w:vAlign w:val="center"/>
          </w:tcPr>
          <w:p w:rsidR="000C5E9D" w:rsidRPr="00AF0944" w:rsidRDefault="000C5E9D" w:rsidP="003D04F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485</w:t>
            </w:r>
            <w:r w:rsidRPr="00AF0944">
              <w:rPr>
                <w:b/>
                <w:bCs/>
                <w:color w:val="FF0000"/>
                <w:sz w:val="24"/>
                <w:szCs w:val="24"/>
              </w:rPr>
              <w:t>,</w:t>
            </w:r>
            <w:r>
              <w:rPr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Pr="00FD4720" w:rsidRDefault="000C5E9D" w:rsidP="003D04FA">
            <w:pPr>
              <w:pStyle w:val="1"/>
              <w:numPr>
                <w:ilvl w:val="0"/>
                <w:numId w:val="26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3F0B84" w:rsidRDefault="000C5E9D" w:rsidP="003D04FA">
            <w:pPr>
              <w:rPr>
                <w:sz w:val="24"/>
                <w:szCs w:val="24"/>
                <w:lang w:val="en-US"/>
              </w:rPr>
            </w:pPr>
            <w:r w:rsidRPr="003F0B84">
              <w:rPr>
                <w:sz w:val="24"/>
                <w:szCs w:val="24"/>
                <w:lang w:val="en-US"/>
              </w:rPr>
              <w:t>Centrulorășenesc de creațietehnică</w:t>
            </w:r>
            <w:r>
              <w:rPr>
                <w:sz w:val="24"/>
                <w:szCs w:val="24"/>
                <w:lang w:val="en-US"/>
              </w:rPr>
              <w:t>, str. AvramIancu, 29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120,0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Pr="00FD4720" w:rsidRDefault="000C5E9D" w:rsidP="003D04FA">
            <w:pPr>
              <w:pStyle w:val="1"/>
              <w:numPr>
                <w:ilvl w:val="0"/>
                <w:numId w:val="26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3F0B84" w:rsidRDefault="000C5E9D" w:rsidP="003D04FA">
            <w:pPr>
              <w:rPr>
                <w:sz w:val="24"/>
                <w:szCs w:val="24"/>
                <w:lang w:val="en-US"/>
              </w:rPr>
            </w:pPr>
            <w:r w:rsidRPr="003F0B84">
              <w:rPr>
                <w:sz w:val="24"/>
                <w:szCs w:val="24"/>
                <w:lang w:val="en-US"/>
              </w:rPr>
              <w:t>Centrulorășenesc  al tinerilornaturaliști</w:t>
            </w:r>
            <w:r>
              <w:rPr>
                <w:sz w:val="24"/>
                <w:szCs w:val="24"/>
                <w:lang w:val="en-US"/>
              </w:rPr>
              <w:t>, bd. Traian, 3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240,7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1C65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240,7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Pr="00FD4720" w:rsidRDefault="000C5E9D" w:rsidP="003D04FA">
            <w:pPr>
              <w:pStyle w:val="1"/>
              <w:numPr>
                <w:ilvl w:val="0"/>
                <w:numId w:val="26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Pr="003F0B84" w:rsidRDefault="000C5E9D" w:rsidP="003D04FA">
            <w:pPr>
              <w:rPr>
                <w:sz w:val="24"/>
                <w:szCs w:val="24"/>
                <w:lang w:val="en-US"/>
              </w:rPr>
            </w:pPr>
            <w:r w:rsidRPr="003F0B84">
              <w:rPr>
                <w:sz w:val="24"/>
                <w:szCs w:val="24"/>
                <w:lang w:val="en-US"/>
              </w:rPr>
              <w:t>Stația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3F0B84">
              <w:rPr>
                <w:sz w:val="24"/>
                <w:szCs w:val="24"/>
                <w:lang w:val="en-US"/>
              </w:rPr>
              <w:t>orășenească a tinerilor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3F0B84">
              <w:rPr>
                <w:sz w:val="24"/>
                <w:szCs w:val="24"/>
                <w:lang w:val="en-US"/>
              </w:rPr>
              <w:t>turiști</w:t>
            </w:r>
            <w:r>
              <w:rPr>
                <w:sz w:val="24"/>
                <w:szCs w:val="24"/>
                <w:lang w:val="en-US"/>
              </w:rPr>
              <w:t>, str. GrigoreUreche, 56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120,0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vAlign w:val="center"/>
          </w:tcPr>
          <w:p w:rsidR="000C5E9D" w:rsidRPr="00413E6D" w:rsidRDefault="000C5E9D" w:rsidP="003D04FA">
            <w:pPr>
              <w:tabs>
                <w:tab w:val="num" w:pos="360"/>
              </w:tabs>
              <w:ind w:left="743" w:hanging="284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Align w:val="center"/>
          </w:tcPr>
          <w:p w:rsidR="000C5E9D" w:rsidRPr="00413E6D" w:rsidRDefault="000C5E9D" w:rsidP="003D04FA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480,7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480,7</w:t>
            </w:r>
          </w:p>
        </w:tc>
        <w:tc>
          <w:tcPr>
            <w:tcW w:w="1260" w:type="dxa"/>
            <w:vAlign w:val="center"/>
          </w:tcPr>
          <w:p w:rsidR="000C5E9D" w:rsidRPr="003D04FA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D04FA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620" w:type="dxa"/>
            <w:vAlign w:val="center"/>
          </w:tcPr>
          <w:p w:rsidR="000C5E9D" w:rsidRPr="003D04FA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D04FA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0C5E9D" w:rsidRPr="003D04FA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D04FA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463"/>
        </w:trPr>
        <w:tc>
          <w:tcPr>
            <w:tcW w:w="567" w:type="dxa"/>
            <w:vAlign w:val="center"/>
          </w:tcPr>
          <w:p w:rsidR="000C5E9D" w:rsidRPr="00413E6D" w:rsidRDefault="000C5E9D" w:rsidP="003D04FA">
            <w:pPr>
              <w:tabs>
                <w:tab w:val="num" w:pos="360"/>
              </w:tabs>
              <w:ind w:left="743" w:hanging="284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decheltuieli </w:t>
            </w:r>
          </w:p>
          <w:p w:rsidR="000C5E9D" w:rsidRPr="00413E6D" w:rsidRDefault="000C5E9D" w:rsidP="003D04FA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4,8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463"/>
        </w:trPr>
        <w:tc>
          <w:tcPr>
            <w:tcW w:w="567" w:type="dxa"/>
            <w:vAlign w:val="center"/>
          </w:tcPr>
          <w:p w:rsidR="000C5E9D" w:rsidRPr="00413E6D" w:rsidRDefault="000C5E9D" w:rsidP="003D04FA">
            <w:pPr>
              <w:tabs>
                <w:tab w:val="num" w:pos="360"/>
              </w:tabs>
              <w:ind w:left="743" w:hanging="284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044F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Capitolul II</w:t>
            </w:r>
          </w:p>
          <w:p w:rsidR="000C5E9D" w:rsidRDefault="000C5E9D" w:rsidP="00044F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8813/0960 Învățământ nedefinit după nivel,</w:t>
            </w:r>
          </w:p>
          <w:p w:rsidR="000C5E9D" w:rsidRDefault="000C5E9D" w:rsidP="00044F0A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Pr="00413E6D">
              <w:rPr>
                <w:b/>
                <w:b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3111)</w:t>
            </w:r>
          </w:p>
        </w:tc>
        <w:tc>
          <w:tcPr>
            <w:tcW w:w="1101" w:type="dxa"/>
            <w:vAlign w:val="center"/>
          </w:tcPr>
          <w:p w:rsidR="000C5E9D" w:rsidRPr="00AF0944" w:rsidRDefault="000C5E9D" w:rsidP="003D04FA">
            <w:pPr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 w:rsidRPr="00AF0944">
              <w:rPr>
                <w:b/>
                <w:bCs/>
                <w:color w:val="FF0000"/>
                <w:sz w:val="24"/>
                <w:szCs w:val="24"/>
                <w:lang w:val="en-US"/>
              </w:rPr>
              <w:t>500,0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463"/>
        </w:trPr>
        <w:tc>
          <w:tcPr>
            <w:tcW w:w="567" w:type="dxa"/>
            <w:vAlign w:val="center"/>
          </w:tcPr>
          <w:p w:rsidR="000C5E9D" w:rsidRPr="00FD4720" w:rsidRDefault="000C5E9D" w:rsidP="003D04FA">
            <w:pPr>
              <w:pStyle w:val="1"/>
              <w:numPr>
                <w:ilvl w:val="0"/>
                <w:numId w:val="25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Centrul municipal de instruirepentrucopiișiadolescenții care necesităcondițiispeciale de educație, </w:t>
            </w:r>
          </w:p>
          <w:p w:rsidR="000C5E9D" w:rsidRPr="003F0B84" w:rsidRDefault="000C5E9D" w:rsidP="003D04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str. CetateaAlbă, 55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395,0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395,0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463"/>
        </w:trPr>
        <w:tc>
          <w:tcPr>
            <w:tcW w:w="567" w:type="dxa"/>
            <w:vAlign w:val="center"/>
          </w:tcPr>
          <w:p w:rsidR="000C5E9D" w:rsidRPr="00FD4720" w:rsidRDefault="000C5E9D" w:rsidP="003D04FA">
            <w:pPr>
              <w:pStyle w:val="1"/>
              <w:numPr>
                <w:ilvl w:val="0"/>
                <w:numId w:val="25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sz w:val="24"/>
                <w:szCs w:val="24"/>
                <w:lang w:val="en-US"/>
              </w:rPr>
            </w:pPr>
            <w:r w:rsidRPr="003F0B84">
              <w:rPr>
                <w:sz w:val="24"/>
                <w:szCs w:val="24"/>
                <w:lang w:val="en-US"/>
              </w:rPr>
              <w:t>Centrulpsiho-pedagogic</w:t>
            </w:r>
            <w:r>
              <w:rPr>
                <w:sz w:val="24"/>
                <w:szCs w:val="24"/>
                <w:lang w:val="en-US"/>
              </w:rPr>
              <w:t xml:space="preserve">, </w:t>
            </w:r>
          </w:p>
          <w:p w:rsidR="000C5E9D" w:rsidRPr="003F0B84" w:rsidRDefault="000C5E9D" w:rsidP="003D04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str.  Veronica Micle, 4A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260" w:type="dxa"/>
            <w:vAlign w:val="center"/>
          </w:tcPr>
          <w:p w:rsidR="000C5E9D" w:rsidRPr="003D04FA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  <w:r w:rsidRPr="003D04FA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260" w:type="dxa"/>
            <w:vAlign w:val="center"/>
          </w:tcPr>
          <w:p w:rsidR="000C5E9D" w:rsidRPr="003D04FA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0C5E9D" w:rsidRPr="003D04FA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C5E9D" w:rsidRPr="003D04FA" w:rsidRDefault="000C5E9D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291"/>
        </w:trPr>
        <w:tc>
          <w:tcPr>
            <w:tcW w:w="567" w:type="dxa"/>
            <w:vAlign w:val="center"/>
          </w:tcPr>
          <w:p w:rsidR="000C5E9D" w:rsidRPr="00413E6D" w:rsidRDefault="000C5E9D" w:rsidP="003D04FA">
            <w:pPr>
              <w:tabs>
                <w:tab w:val="num" w:pos="360"/>
              </w:tabs>
              <w:ind w:left="743" w:hanging="284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Align w:val="center"/>
          </w:tcPr>
          <w:p w:rsidR="000C5E9D" w:rsidRPr="00413E6D" w:rsidRDefault="000C5E9D" w:rsidP="003D04FA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495,0</w:t>
            </w:r>
          </w:p>
        </w:tc>
        <w:tc>
          <w:tcPr>
            <w:tcW w:w="1260" w:type="dxa"/>
            <w:vAlign w:val="center"/>
          </w:tcPr>
          <w:p w:rsidR="000C5E9D" w:rsidRPr="00AF7FB4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260" w:type="dxa"/>
            <w:vAlign w:val="center"/>
          </w:tcPr>
          <w:p w:rsidR="000C5E9D" w:rsidRPr="003D04FA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D04FA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620" w:type="dxa"/>
            <w:vAlign w:val="center"/>
          </w:tcPr>
          <w:p w:rsidR="000C5E9D" w:rsidRPr="003D04FA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D04FA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0C5E9D" w:rsidRPr="003D04FA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D04FA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  <w:tr w:rsidR="000C5E9D" w:rsidRPr="00413E6D" w:rsidTr="005F7311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463"/>
        </w:trPr>
        <w:tc>
          <w:tcPr>
            <w:tcW w:w="567" w:type="dxa"/>
            <w:vAlign w:val="center"/>
          </w:tcPr>
          <w:p w:rsidR="000C5E9D" w:rsidRPr="00413E6D" w:rsidRDefault="000C5E9D" w:rsidP="003D04FA">
            <w:pPr>
              <w:tabs>
                <w:tab w:val="num" w:pos="360"/>
              </w:tabs>
              <w:ind w:left="743" w:hanging="284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Align w:val="center"/>
          </w:tcPr>
          <w:p w:rsidR="000C5E9D" w:rsidRDefault="000C5E9D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decheltuieli </w:t>
            </w:r>
          </w:p>
          <w:p w:rsidR="000C5E9D" w:rsidRPr="00413E6D" w:rsidRDefault="000C5E9D" w:rsidP="003D04FA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01" w:type="dxa"/>
            <w:vAlign w:val="center"/>
          </w:tcPr>
          <w:p w:rsidR="000C5E9D" w:rsidRPr="00A142D9" w:rsidRDefault="000C5E9D" w:rsidP="003D04F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5,0</w:t>
            </w: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0C5E9D" w:rsidRPr="00413E6D" w:rsidRDefault="000C5E9D" w:rsidP="003D0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0C5E9D" w:rsidRDefault="000C5E9D" w:rsidP="00DA225B">
      <w:pPr>
        <w:rPr>
          <w:sz w:val="24"/>
          <w:szCs w:val="24"/>
          <w:lang w:val="en-US"/>
        </w:rPr>
      </w:pPr>
    </w:p>
    <w:p w:rsidR="000C5E9D" w:rsidRDefault="000C5E9D" w:rsidP="00DA225B">
      <w:pPr>
        <w:rPr>
          <w:sz w:val="24"/>
          <w:szCs w:val="24"/>
          <w:lang w:val="en-US"/>
        </w:rPr>
      </w:pPr>
    </w:p>
    <w:p w:rsidR="000C5E9D" w:rsidRDefault="000C5E9D" w:rsidP="005C3763">
      <w:pPr>
        <w:jc w:val="right"/>
        <w:rPr>
          <w:lang w:val="en-US"/>
        </w:rPr>
      </w:pPr>
      <w:r>
        <w:rPr>
          <w:lang w:val="en-US"/>
        </w:rPr>
        <w:t>SECRETAR INERIMAR AL CONSILIULUI</w:t>
      </w:r>
    </w:p>
    <w:p w:rsidR="000C5E9D" w:rsidRDefault="000C5E9D" w:rsidP="005C3763">
      <w:pPr>
        <w:jc w:val="right"/>
        <w:rPr>
          <w:lang w:val="en-US"/>
        </w:rPr>
      </w:pPr>
    </w:p>
    <w:p w:rsidR="000C5E9D" w:rsidRDefault="000C5E9D" w:rsidP="005C3763">
      <w:pPr>
        <w:jc w:val="right"/>
        <w:rPr>
          <w:sz w:val="24"/>
          <w:szCs w:val="24"/>
          <w:lang w:val="en-US"/>
        </w:rPr>
      </w:pPr>
      <w:r>
        <w:rPr>
          <w:lang w:val="en-US"/>
        </w:rPr>
        <w:t xml:space="preserve">                                                       Adrian TALMACI</w:t>
      </w:r>
    </w:p>
    <w:sectPr w:rsidR="000C5E9D" w:rsidSect="00C1157E">
      <w:footerReference w:type="default" r:id="rId7"/>
      <w:pgSz w:w="11906" w:h="16838"/>
      <w:pgMar w:top="899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E9D" w:rsidRDefault="000C5E9D">
      <w:r>
        <w:separator/>
      </w:r>
    </w:p>
  </w:endnote>
  <w:endnote w:type="continuationSeparator" w:id="0">
    <w:p w:rsidR="000C5E9D" w:rsidRDefault="000C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E9D" w:rsidRDefault="000C5E9D" w:rsidP="007A2E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E9D" w:rsidRDefault="000C5E9D">
      <w:r>
        <w:separator/>
      </w:r>
    </w:p>
  </w:footnote>
  <w:footnote w:type="continuationSeparator" w:id="0">
    <w:p w:rsidR="000C5E9D" w:rsidRDefault="000C5E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850"/>
    <w:multiLevelType w:val="hybridMultilevel"/>
    <w:tmpl w:val="FB2EAC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D7BA8"/>
    <w:multiLevelType w:val="hybridMultilevel"/>
    <w:tmpl w:val="7F88F9D8"/>
    <w:lvl w:ilvl="0" w:tplc="0418000F">
      <w:start w:val="1"/>
      <w:numFmt w:val="decimal"/>
      <w:lvlText w:val="%1."/>
      <w:lvlJc w:val="left"/>
      <w:pPr>
        <w:ind w:left="1179" w:hanging="360"/>
      </w:pPr>
    </w:lvl>
    <w:lvl w:ilvl="1" w:tplc="04180019">
      <w:start w:val="1"/>
      <w:numFmt w:val="lowerLetter"/>
      <w:lvlText w:val="%2."/>
      <w:lvlJc w:val="left"/>
      <w:pPr>
        <w:ind w:left="1899" w:hanging="360"/>
      </w:pPr>
    </w:lvl>
    <w:lvl w:ilvl="2" w:tplc="0418001B">
      <w:start w:val="1"/>
      <w:numFmt w:val="lowerRoman"/>
      <w:lvlText w:val="%3."/>
      <w:lvlJc w:val="right"/>
      <w:pPr>
        <w:ind w:left="2619" w:hanging="180"/>
      </w:pPr>
    </w:lvl>
    <w:lvl w:ilvl="3" w:tplc="0418000F">
      <w:start w:val="1"/>
      <w:numFmt w:val="decimal"/>
      <w:lvlText w:val="%4."/>
      <w:lvlJc w:val="left"/>
      <w:pPr>
        <w:ind w:left="3339" w:hanging="360"/>
      </w:pPr>
    </w:lvl>
    <w:lvl w:ilvl="4" w:tplc="04180019">
      <w:start w:val="1"/>
      <w:numFmt w:val="lowerLetter"/>
      <w:lvlText w:val="%5."/>
      <w:lvlJc w:val="left"/>
      <w:pPr>
        <w:ind w:left="4059" w:hanging="360"/>
      </w:pPr>
    </w:lvl>
    <w:lvl w:ilvl="5" w:tplc="0418001B">
      <w:start w:val="1"/>
      <w:numFmt w:val="lowerRoman"/>
      <w:lvlText w:val="%6."/>
      <w:lvlJc w:val="right"/>
      <w:pPr>
        <w:ind w:left="4779" w:hanging="180"/>
      </w:pPr>
    </w:lvl>
    <w:lvl w:ilvl="6" w:tplc="0418000F">
      <w:start w:val="1"/>
      <w:numFmt w:val="decimal"/>
      <w:lvlText w:val="%7."/>
      <w:lvlJc w:val="left"/>
      <w:pPr>
        <w:ind w:left="5499" w:hanging="360"/>
      </w:pPr>
    </w:lvl>
    <w:lvl w:ilvl="7" w:tplc="04180019">
      <w:start w:val="1"/>
      <w:numFmt w:val="lowerLetter"/>
      <w:lvlText w:val="%8."/>
      <w:lvlJc w:val="left"/>
      <w:pPr>
        <w:ind w:left="6219" w:hanging="360"/>
      </w:pPr>
    </w:lvl>
    <w:lvl w:ilvl="8" w:tplc="0418001B">
      <w:start w:val="1"/>
      <w:numFmt w:val="lowerRoman"/>
      <w:lvlText w:val="%9."/>
      <w:lvlJc w:val="right"/>
      <w:pPr>
        <w:ind w:left="6939" w:hanging="180"/>
      </w:pPr>
    </w:lvl>
  </w:abstractNum>
  <w:abstractNum w:abstractNumId="2">
    <w:nsid w:val="11A65144"/>
    <w:multiLevelType w:val="hybridMultilevel"/>
    <w:tmpl w:val="C24EB29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D0B40"/>
    <w:multiLevelType w:val="hybridMultilevel"/>
    <w:tmpl w:val="A61AC8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A3573"/>
    <w:multiLevelType w:val="hybridMultilevel"/>
    <w:tmpl w:val="740C5E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44CE"/>
    <w:multiLevelType w:val="hybridMultilevel"/>
    <w:tmpl w:val="CF3CBD10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EF5B75"/>
    <w:multiLevelType w:val="hybridMultilevel"/>
    <w:tmpl w:val="E4042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C3596"/>
    <w:multiLevelType w:val="hybridMultilevel"/>
    <w:tmpl w:val="F9E8E182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954AF9"/>
    <w:multiLevelType w:val="hybridMultilevel"/>
    <w:tmpl w:val="69B00F3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F80EC6"/>
    <w:multiLevelType w:val="hybridMultilevel"/>
    <w:tmpl w:val="BE30B998"/>
    <w:lvl w:ilvl="0" w:tplc="61BE2E8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1">
    <w:nsid w:val="348F01FE"/>
    <w:multiLevelType w:val="hybridMultilevel"/>
    <w:tmpl w:val="26086790"/>
    <w:lvl w:ilvl="0" w:tplc="1708FDC8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C023E"/>
    <w:multiLevelType w:val="hybridMultilevel"/>
    <w:tmpl w:val="8C028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8C00FC"/>
    <w:multiLevelType w:val="multilevel"/>
    <w:tmpl w:val="BE30B998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FE0DCF"/>
    <w:multiLevelType w:val="hybridMultilevel"/>
    <w:tmpl w:val="0674D8D6"/>
    <w:lvl w:ilvl="0" w:tplc="84CC30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AD477D"/>
    <w:multiLevelType w:val="hybridMultilevel"/>
    <w:tmpl w:val="0F06B53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06D5C"/>
    <w:multiLevelType w:val="hybridMultilevel"/>
    <w:tmpl w:val="F31403D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B04A46"/>
    <w:multiLevelType w:val="hybridMultilevel"/>
    <w:tmpl w:val="AC4ECA9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E02F2F"/>
    <w:multiLevelType w:val="hybridMultilevel"/>
    <w:tmpl w:val="A934A10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EF5752"/>
    <w:multiLevelType w:val="hybridMultilevel"/>
    <w:tmpl w:val="4A5AAE00"/>
    <w:lvl w:ilvl="0" w:tplc="0418000F">
      <w:start w:val="1"/>
      <w:numFmt w:val="decimal"/>
      <w:lvlText w:val="%1."/>
      <w:lvlJc w:val="left"/>
      <w:pPr>
        <w:ind w:left="1179" w:hanging="360"/>
      </w:pPr>
    </w:lvl>
    <w:lvl w:ilvl="1" w:tplc="04180019">
      <w:start w:val="1"/>
      <w:numFmt w:val="lowerLetter"/>
      <w:lvlText w:val="%2."/>
      <w:lvlJc w:val="left"/>
      <w:pPr>
        <w:ind w:left="1899" w:hanging="360"/>
      </w:pPr>
    </w:lvl>
    <w:lvl w:ilvl="2" w:tplc="0418001B">
      <w:start w:val="1"/>
      <w:numFmt w:val="lowerRoman"/>
      <w:lvlText w:val="%3."/>
      <w:lvlJc w:val="right"/>
      <w:pPr>
        <w:ind w:left="2619" w:hanging="180"/>
      </w:pPr>
    </w:lvl>
    <w:lvl w:ilvl="3" w:tplc="0418000F">
      <w:start w:val="1"/>
      <w:numFmt w:val="decimal"/>
      <w:lvlText w:val="%4."/>
      <w:lvlJc w:val="left"/>
      <w:pPr>
        <w:ind w:left="3339" w:hanging="360"/>
      </w:pPr>
    </w:lvl>
    <w:lvl w:ilvl="4" w:tplc="04180019">
      <w:start w:val="1"/>
      <w:numFmt w:val="lowerLetter"/>
      <w:lvlText w:val="%5."/>
      <w:lvlJc w:val="left"/>
      <w:pPr>
        <w:ind w:left="4059" w:hanging="360"/>
      </w:pPr>
    </w:lvl>
    <w:lvl w:ilvl="5" w:tplc="0418001B">
      <w:start w:val="1"/>
      <w:numFmt w:val="lowerRoman"/>
      <w:lvlText w:val="%6."/>
      <w:lvlJc w:val="right"/>
      <w:pPr>
        <w:ind w:left="4779" w:hanging="180"/>
      </w:pPr>
    </w:lvl>
    <w:lvl w:ilvl="6" w:tplc="0418000F">
      <w:start w:val="1"/>
      <w:numFmt w:val="decimal"/>
      <w:lvlText w:val="%7."/>
      <w:lvlJc w:val="left"/>
      <w:pPr>
        <w:ind w:left="5499" w:hanging="360"/>
      </w:pPr>
    </w:lvl>
    <w:lvl w:ilvl="7" w:tplc="04180019">
      <w:start w:val="1"/>
      <w:numFmt w:val="lowerLetter"/>
      <w:lvlText w:val="%8."/>
      <w:lvlJc w:val="left"/>
      <w:pPr>
        <w:ind w:left="6219" w:hanging="360"/>
      </w:pPr>
    </w:lvl>
    <w:lvl w:ilvl="8" w:tplc="0418001B">
      <w:start w:val="1"/>
      <w:numFmt w:val="lowerRoman"/>
      <w:lvlText w:val="%9."/>
      <w:lvlJc w:val="right"/>
      <w:pPr>
        <w:ind w:left="6939" w:hanging="180"/>
      </w:pPr>
    </w:lvl>
  </w:abstractNum>
  <w:abstractNum w:abstractNumId="20">
    <w:nsid w:val="57314E32"/>
    <w:multiLevelType w:val="hybridMultilevel"/>
    <w:tmpl w:val="C6A09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837014"/>
    <w:multiLevelType w:val="hybridMultilevel"/>
    <w:tmpl w:val="18609FF4"/>
    <w:lvl w:ilvl="0" w:tplc="DA86093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70C0ADD"/>
    <w:multiLevelType w:val="hybridMultilevel"/>
    <w:tmpl w:val="DC9A99CA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D8F5E4A"/>
    <w:multiLevelType w:val="hybridMultilevel"/>
    <w:tmpl w:val="826CC99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2F0768"/>
    <w:multiLevelType w:val="hybridMultilevel"/>
    <w:tmpl w:val="B4046B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13"/>
  </w:num>
  <w:num w:numId="6">
    <w:abstractNumId w:val="9"/>
  </w:num>
  <w:num w:numId="7">
    <w:abstractNumId w:val="15"/>
  </w:num>
  <w:num w:numId="8">
    <w:abstractNumId w:val="4"/>
  </w:num>
  <w:num w:numId="9">
    <w:abstractNumId w:val="8"/>
  </w:num>
  <w:num w:numId="10">
    <w:abstractNumId w:val="18"/>
  </w:num>
  <w:num w:numId="11">
    <w:abstractNumId w:val="2"/>
  </w:num>
  <w:num w:numId="12">
    <w:abstractNumId w:val="20"/>
  </w:num>
  <w:num w:numId="13">
    <w:abstractNumId w:val="6"/>
  </w:num>
  <w:num w:numId="14">
    <w:abstractNumId w:val="3"/>
  </w:num>
  <w:num w:numId="15">
    <w:abstractNumId w:val="5"/>
  </w:num>
  <w:num w:numId="16">
    <w:abstractNumId w:val="7"/>
  </w:num>
  <w:num w:numId="17">
    <w:abstractNumId w:val="23"/>
  </w:num>
  <w:num w:numId="18">
    <w:abstractNumId w:val="25"/>
  </w:num>
  <w:num w:numId="19">
    <w:abstractNumId w:val="0"/>
  </w:num>
  <w:num w:numId="20">
    <w:abstractNumId w:val="17"/>
  </w:num>
  <w:num w:numId="21">
    <w:abstractNumId w:val="24"/>
  </w:num>
  <w:num w:numId="22">
    <w:abstractNumId w:val="1"/>
  </w:num>
  <w:num w:numId="23">
    <w:abstractNumId w:val="16"/>
  </w:num>
  <w:num w:numId="24">
    <w:abstractNumId w:val="19"/>
  </w:num>
  <w:num w:numId="25">
    <w:abstractNumId w:val="11"/>
  </w:num>
  <w:num w:numId="26">
    <w:abstractNumId w:val="21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64B"/>
    <w:rsid w:val="00000B6C"/>
    <w:rsid w:val="0000467B"/>
    <w:rsid w:val="000151DD"/>
    <w:rsid w:val="00022BC8"/>
    <w:rsid w:val="00032B52"/>
    <w:rsid w:val="00044F0A"/>
    <w:rsid w:val="00047065"/>
    <w:rsid w:val="0005461D"/>
    <w:rsid w:val="00061E70"/>
    <w:rsid w:val="00061EED"/>
    <w:rsid w:val="00074412"/>
    <w:rsid w:val="00076FD7"/>
    <w:rsid w:val="00080AE3"/>
    <w:rsid w:val="00091995"/>
    <w:rsid w:val="000B0B4D"/>
    <w:rsid w:val="000B74E9"/>
    <w:rsid w:val="000C06B6"/>
    <w:rsid w:val="000C5E9D"/>
    <w:rsid w:val="000D6FBA"/>
    <w:rsid w:val="000E0A6E"/>
    <w:rsid w:val="000E51B1"/>
    <w:rsid w:val="000F2CDE"/>
    <w:rsid w:val="000F6907"/>
    <w:rsid w:val="00101757"/>
    <w:rsid w:val="00104ABA"/>
    <w:rsid w:val="001132C7"/>
    <w:rsid w:val="00121B58"/>
    <w:rsid w:val="00124B72"/>
    <w:rsid w:val="00127561"/>
    <w:rsid w:val="00134A6A"/>
    <w:rsid w:val="00136198"/>
    <w:rsid w:val="0014559B"/>
    <w:rsid w:val="001504F5"/>
    <w:rsid w:val="00157D90"/>
    <w:rsid w:val="001600C5"/>
    <w:rsid w:val="00160A2E"/>
    <w:rsid w:val="001649C5"/>
    <w:rsid w:val="00165B6F"/>
    <w:rsid w:val="00171004"/>
    <w:rsid w:val="001827EB"/>
    <w:rsid w:val="00187EE7"/>
    <w:rsid w:val="0019342F"/>
    <w:rsid w:val="00195AA4"/>
    <w:rsid w:val="001A0FBC"/>
    <w:rsid w:val="001B489A"/>
    <w:rsid w:val="001B5306"/>
    <w:rsid w:val="001C0FBB"/>
    <w:rsid w:val="001C65C5"/>
    <w:rsid w:val="001C6D2C"/>
    <w:rsid w:val="001D0121"/>
    <w:rsid w:val="001D59AF"/>
    <w:rsid w:val="001E2E40"/>
    <w:rsid w:val="001E434A"/>
    <w:rsid w:val="001E4FFE"/>
    <w:rsid w:val="002011C5"/>
    <w:rsid w:val="0020665D"/>
    <w:rsid w:val="00212035"/>
    <w:rsid w:val="0021412F"/>
    <w:rsid w:val="002164DA"/>
    <w:rsid w:val="0021685F"/>
    <w:rsid w:val="002202F8"/>
    <w:rsid w:val="00223670"/>
    <w:rsid w:val="002352B3"/>
    <w:rsid w:val="002367C1"/>
    <w:rsid w:val="00243C91"/>
    <w:rsid w:val="002618B5"/>
    <w:rsid w:val="002649AD"/>
    <w:rsid w:val="00272256"/>
    <w:rsid w:val="0027300B"/>
    <w:rsid w:val="002738AB"/>
    <w:rsid w:val="002756A2"/>
    <w:rsid w:val="0028238B"/>
    <w:rsid w:val="00286366"/>
    <w:rsid w:val="0029174E"/>
    <w:rsid w:val="00291D5B"/>
    <w:rsid w:val="002A0CE8"/>
    <w:rsid w:val="002A1890"/>
    <w:rsid w:val="002A3E68"/>
    <w:rsid w:val="002A5BA6"/>
    <w:rsid w:val="002A7FF3"/>
    <w:rsid w:val="002B0A3B"/>
    <w:rsid w:val="002B0EAD"/>
    <w:rsid w:val="002B3430"/>
    <w:rsid w:val="002D2942"/>
    <w:rsid w:val="002D724F"/>
    <w:rsid w:val="002E2CF4"/>
    <w:rsid w:val="002E73C3"/>
    <w:rsid w:val="002F07B5"/>
    <w:rsid w:val="002F2098"/>
    <w:rsid w:val="003002F4"/>
    <w:rsid w:val="00300BA5"/>
    <w:rsid w:val="00301C4B"/>
    <w:rsid w:val="00312C98"/>
    <w:rsid w:val="00316A69"/>
    <w:rsid w:val="00323683"/>
    <w:rsid w:val="00324690"/>
    <w:rsid w:val="00330D0C"/>
    <w:rsid w:val="00330EB6"/>
    <w:rsid w:val="00342204"/>
    <w:rsid w:val="003501C5"/>
    <w:rsid w:val="003506BD"/>
    <w:rsid w:val="00350734"/>
    <w:rsid w:val="003540E8"/>
    <w:rsid w:val="003542E4"/>
    <w:rsid w:val="0035521C"/>
    <w:rsid w:val="00362401"/>
    <w:rsid w:val="0036578E"/>
    <w:rsid w:val="003672B7"/>
    <w:rsid w:val="00377417"/>
    <w:rsid w:val="00382DCD"/>
    <w:rsid w:val="00390260"/>
    <w:rsid w:val="00391776"/>
    <w:rsid w:val="003958FC"/>
    <w:rsid w:val="003959FC"/>
    <w:rsid w:val="00396188"/>
    <w:rsid w:val="00396EC2"/>
    <w:rsid w:val="003B0BC0"/>
    <w:rsid w:val="003B1974"/>
    <w:rsid w:val="003C424C"/>
    <w:rsid w:val="003C53EE"/>
    <w:rsid w:val="003C6F42"/>
    <w:rsid w:val="003D04FA"/>
    <w:rsid w:val="003E0E1F"/>
    <w:rsid w:val="003E2F4F"/>
    <w:rsid w:val="003E67FC"/>
    <w:rsid w:val="003F0B84"/>
    <w:rsid w:val="003F3F5A"/>
    <w:rsid w:val="003F51E2"/>
    <w:rsid w:val="00401597"/>
    <w:rsid w:val="0040189C"/>
    <w:rsid w:val="00404AA4"/>
    <w:rsid w:val="00404DC6"/>
    <w:rsid w:val="0040653C"/>
    <w:rsid w:val="00410E59"/>
    <w:rsid w:val="004110A0"/>
    <w:rsid w:val="00413E6D"/>
    <w:rsid w:val="004201E3"/>
    <w:rsid w:val="00421C40"/>
    <w:rsid w:val="004258A3"/>
    <w:rsid w:val="00434B8C"/>
    <w:rsid w:val="0044106C"/>
    <w:rsid w:val="004419A5"/>
    <w:rsid w:val="00442CFB"/>
    <w:rsid w:val="0044527A"/>
    <w:rsid w:val="004548B9"/>
    <w:rsid w:val="0046331C"/>
    <w:rsid w:val="004648AE"/>
    <w:rsid w:val="004700C3"/>
    <w:rsid w:val="004710B5"/>
    <w:rsid w:val="00474711"/>
    <w:rsid w:val="004821B8"/>
    <w:rsid w:val="004872FB"/>
    <w:rsid w:val="00487729"/>
    <w:rsid w:val="00493458"/>
    <w:rsid w:val="00493E16"/>
    <w:rsid w:val="00494ADB"/>
    <w:rsid w:val="004B0DD6"/>
    <w:rsid w:val="004B1BCA"/>
    <w:rsid w:val="004B377F"/>
    <w:rsid w:val="004B4754"/>
    <w:rsid w:val="004B64A9"/>
    <w:rsid w:val="004B689D"/>
    <w:rsid w:val="004C3BBD"/>
    <w:rsid w:val="004C4036"/>
    <w:rsid w:val="004C764B"/>
    <w:rsid w:val="004D05E9"/>
    <w:rsid w:val="004D0B40"/>
    <w:rsid w:val="004D3DDF"/>
    <w:rsid w:val="004E2D22"/>
    <w:rsid w:val="004E4CE7"/>
    <w:rsid w:val="004E7105"/>
    <w:rsid w:val="004F0454"/>
    <w:rsid w:val="004F0BEA"/>
    <w:rsid w:val="004F49E8"/>
    <w:rsid w:val="00506A2E"/>
    <w:rsid w:val="00516D63"/>
    <w:rsid w:val="00522E87"/>
    <w:rsid w:val="00523B5F"/>
    <w:rsid w:val="00525F10"/>
    <w:rsid w:val="00533BC3"/>
    <w:rsid w:val="005351BE"/>
    <w:rsid w:val="00543A2B"/>
    <w:rsid w:val="00547F9F"/>
    <w:rsid w:val="00550421"/>
    <w:rsid w:val="00555419"/>
    <w:rsid w:val="00564427"/>
    <w:rsid w:val="00570735"/>
    <w:rsid w:val="0057511C"/>
    <w:rsid w:val="00576384"/>
    <w:rsid w:val="00580A62"/>
    <w:rsid w:val="005830D6"/>
    <w:rsid w:val="00591B05"/>
    <w:rsid w:val="0059393A"/>
    <w:rsid w:val="00593C5B"/>
    <w:rsid w:val="005A23C3"/>
    <w:rsid w:val="005B27B1"/>
    <w:rsid w:val="005B5256"/>
    <w:rsid w:val="005C3763"/>
    <w:rsid w:val="005D3760"/>
    <w:rsid w:val="005D5978"/>
    <w:rsid w:val="005E33CB"/>
    <w:rsid w:val="005E654C"/>
    <w:rsid w:val="005E7B8D"/>
    <w:rsid w:val="005F7311"/>
    <w:rsid w:val="00604821"/>
    <w:rsid w:val="0060675E"/>
    <w:rsid w:val="00607C7C"/>
    <w:rsid w:val="00624F83"/>
    <w:rsid w:val="0062774D"/>
    <w:rsid w:val="00634AF5"/>
    <w:rsid w:val="00646002"/>
    <w:rsid w:val="0064786E"/>
    <w:rsid w:val="00647D46"/>
    <w:rsid w:val="00650101"/>
    <w:rsid w:val="00650B85"/>
    <w:rsid w:val="00651BA5"/>
    <w:rsid w:val="00652F30"/>
    <w:rsid w:val="006536E5"/>
    <w:rsid w:val="00657136"/>
    <w:rsid w:val="006574FB"/>
    <w:rsid w:val="00661DC9"/>
    <w:rsid w:val="00662453"/>
    <w:rsid w:val="00663170"/>
    <w:rsid w:val="00670630"/>
    <w:rsid w:val="0067713A"/>
    <w:rsid w:val="00680D00"/>
    <w:rsid w:val="006811FE"/>
    <w:rsid w:val="00681F51"/>
    <w:rsid w:val="006A522E"/>
    <w:rsid w:val="006A6800"/>
    <w:rsid w:val="006A680A"/>
    <w:rsid w:val="006B208F"/>
    <w:rsid w:val="006C5632"/>
    <w:rsid w:val="006D554D"/>
    <w:rsid w:val="006E00F1"/>
    <w:rsid w:val="006E0156"/>
    <w:rsid w:val="006E067E"/>
    <w:rsid w:val="006F03DC"/>
    <w:rsid w:val="006F2C6D"/>
    <w:rsid w:val="006F61E2"/>
    <w:rsid w:val="00702A4E"/>
    <w:rsid w:val="00703DFB"/>
    <w:rsid w:val="0070679D"/>
    <w:rsid w:val="007117F9"/>
    <w:rsid w:val="0072384B"/>
    <w:rsid w:val="00746797"/>
    <w:rsid w:val="007512A4"/>
    <w:rsid w:val="00755444"/>
    <w:rsid w:val="00755D47"/>
    <w:rsid w:val="007747A0"/>
    <w:rsid w:val="007757C5"/>
    <w:rsid w:val="00780319"/>
    <w:rsid w:val="007835F1"/>
    <w:rsid w:val="007921FE"/>
    <w:rsid w:val="00794960"/>
    <w:rsid w:val="007A26D9"/>
    <w:rsid w:val="007A2E64"/>
    <w:rsid w:val="007A5643"/>
    <w:rsid w:val="007B01C8"/>
    <w:rsid w:val="007B69C0"/>
    <w:rsid w:val="007B6DB2"/>
    <w:rsid w:val="007C201D"/>
    <w:rsid w:val="007C70D5"/>
    <w:rsid w:val="007D3F46"/>
    <w:rsid w:val="007E3F05"/>
    <w:rsid w:val="007E55B3"/>
    <w:rsid w:val="007E5F6F"/>
    <w:rsid w:val="007F1851"/>
    <w:rsid w:val="007F2798"/>
    <w:rsid w:val="007F3301"/>
    <w:rsid w:val="007F3939"/>
    <w:rsid w:val="007F61EE"/>
    <w:rsid w:val="007F6C01"/>
    <w:rsid w:val="00801946"/>
    <w:rsid w:val="00811EE8"/>
    <w:rsid w:val="00812AC4"/>
    <w:rsid w:val="00834885"/>
    <w:rsid w:val="00846044"/>
    <w:rsid w:val="00853775"/>
    <w:rsid w:val="0087033F"/>
    <w:rsid w:val="00871FED"/>
    <w:rsid w:val="008802D7"/>
    <w:rsid w:val="00886C6A"/>
    <w:rsid w:val="008900B7"/>
    <w:rsid w:val="00891A55"/>
    <w:rsid w:val="00893FD0"/>
    <w:rsid w:val="008A6831"/>
    <w:rsid w:val="008B0BB6"/>
    <w:rsid w:val="008B52C9"/>
    <w:rsid w:val="008B613A"/>
    <w:rsid w:val="008B6151"/>
    <w:rsid w:val="008B6815"/>
    <w:rsid w:val="008B6874"/>
    <w:rsid w:val="008C3B31"/>
    <w:rsid w:val="008D23EC"/>
    <w:rsid w:val="008D4F6E"/>
    <w:rsid w:val="008D55FC"/>
    <w:rsid w:val="008E16A3"/>
    <w:rsid w:val="008E32D1"/>
    <w:rsid w:val="008F736B"/>
    <w:rsid w:val="00901708"/>
    <w:rsid w:val="00902A44"/>
    <w:rsid w:val="00903EC9"/>
    <w:rsid w:val="0090502E"/>
    <w:rsid w:val="009114F2"/>
    <w:rsid w:val="00911732"/>
    <w:rsid w:val="00916864"/>
    <w:rsid w:val="0092184F"/>
    <w:rsid w:val="009300FC"/>
    <w:rsid w:val="00943542"/>
    <w:rsid w:val="00951988"/>
    <w:rsid w:val="00953881"/>
    <w:rsid w:val="00955A72"/>
    <w:rsid w:val="00956D14"/>
    <w:rsid w:val="0096186E"/>
    <w:rsid w:val="00971655"/>
    <w:rsid w:val="00982022"/>
    <w:rsid w:val="009834E4"/>
    <w:rsid w:val="00984985"/>
    <w:rsid w:val="009952C7"/>
    <w:rsid w:val="009A4558"/>
    <w:rsid w:val="009A65D8"/>
    <w:rsid w:val="009B6934"/>
    <w:rsid w:val="009C1664"/>
    <w:rsid w:val="009C19AA"/>
    <w:rsid w:val="009C443A"/>
    <w:rsid w:val="009C52A1"/>
    <w:rsid w:val="009C5FD5"/>
    <w:rsid w:val="009D6A17"/>
    <w:rsid w:val="009E1C47"/>
    <w:rsid w:val="009E1FD0"/>
    <w:rsid w:val="009E2939"/>
    <w:rsid w:val="009F3099"/>
    <w:rsid w:val="009F3B86"/>
    <w:rsid w:val="00A10FDB"/>
    <w:rsid w:val="00A124F8"/>
    <w:rsid w:val="00A142D9"/>
    <w:rsid w:val="00A14A5D"/>
    <w:rsid w:val="00A16A3A"/>
    <w:rsid w:val="00A17162"/>
    <w:rsid w:val="00A26D05"/>
    <w:rsid w:val="00A3103A"/>
    <w:rsid w:val="00A32389"/>
    <w:rsid w:val="00A4176C"/>
    <w:rsid w:val="00A427C0"/>
    <w:rsid w:val="00A44004"/>
    <w:rsid w:val="00A44ABC"/>
    <w:rsid w:val="00A601F4"/>
    <w:rsid w:val="00A611B4"/>
    <w:rsid w:val="00A6651B"/>
    <w:rsid w:val="00A73059"/>
    <w:rsid w:val="00A74EBB"/>
    <w:rsid w:val="00A75F86"/>
    <w:rsid w:val="00A77F84"/>
    <w:rsid w:val="00A84A72"/>
    <w:rsid w:val="00A921AD"/>
    <w:rsid w:val="00AA040A"/>
    <w:rsid w:val="00AA0E91"/>
    <w:rsid w:val="00AA5E50"/>
    <w:rsid w:val="00AB5424"/>
    <w:rsid w:val="00AC0AE9"/>
    <w:rsid w:val="00AC125E"/>
    <w:rsid w:val="00AC4007"/>
    <w:rsid w:val="00AD0407"/>
    <w:rsid w:val="00AD0CFB"/>
    <w:rsid w:val="00AD4157"/>
    <w:rsid w:val="00AD5818"/>
    <w:rsid w:val="00AD7455"/>
    <w:rsid w:val="00AF0944"/>
    <w:rsid w:val="00AF7FB4"/>
    <w:rsid w:val="00B0460D"/>
    <w:rsid w:val="00B051CC"/>
    <w:rsid w:val="00B052DC"/>
    <w:rsid w:val="00B07A6F"/>
    <w:rsid w:val="00B14960"/>
    <w:rsid w:val="00B17C23"/>
    <w:rsid w:val="00B205C6"/>
    <w:rsid w:val="00B22C56"/>
    <w:rsid w:val="00B22CB9"/>
    <w:rsid w:val="00B24375"/>
    <w:rsid w:val="00B278E8"/>
    <w:rsid w:val="00B35F92"/>
    <w:rsid w:val="00B36E54"/>
    <w:rsid w:val="00B37291"/>
    <w:rsid w:val="00B44E57"/>
    <w:rsid w:val="00B53D24"/>
    <w:rsid w:val="00B56CBF"/>
    <w:rsid w:val="00B614E9"/>
    <w:rsid w:val="00B66983"/>
    <w:rsid w:val="00B66C09"/>
    <w:rsid w:val="00B749B3"/>
    <w:rsid w:val="00B80312"/>
    <w:rsid w:val="00B85C06"/>
    <w:rsid w:val="00B903C1"/>
    <w:rsid w:val="00B91F97"/>
    <w:rsid w:val="00B94B30"/>
    <w:rsid w:val="00BA4CFF"/>
    <w:rsid w:val="00BC0116"/>
    <w:rsid w:val="00BC1638"/>
    <w:rsid w:val="00BC1A56"/>
    <w:rsid w:val="00BC4BC9"/>
    <w:rsid w:val="00BC5848"/>
    <w:rsid w:val="00BC6C56"/>
    <w:rsid w:val="00BD21B9"/>
    <w:rsid w:val="00BD452B"/>
    <w:rsid w:val="00BE25EA"/>
    <w:rsid w:val="00BE27BD"/>
    <w:rsid w:val="00BE2EFC"/>
    <w:rsid w:val="00BE3B74"/>
    <w:rsid w:val="00BF18E8"/>
    <w:rsid w:val="00BF2DB7"/>
    <w:rsid w:val="00C00962"/>
    <w:rsid w:val="00C05D5F"/>
    <w:rsid w:val="00C07913"/>
    <w:rsid w:val="00C07B59"/>
    <w:rsid w:val="00C1157E"/>
    <w:rsid w:val="00C14BA8"/>
    <w:rsid w:val="00C24720"/>
    <w:rsid w:val="00C2584B"/>
    <w:rsid w:val="00C2651A"/>
    <w:rsid w:val="00C334C2"/>
    <w:rsid w:val="00C33F05"/>
    <w:rsid w:val="00C37FB8"/>
    <w:rsid w:val="00C60AFD"/>
    <w:rsid w:val="00C803C1"/>
    <w:rsid w:val="00C84BB9"/>
    <w:rsid w:val="00C86FA1"/>
    <w:rsid w:val="00C90A52"/>
    <w:rsid w:val="00C93336"/>
    <w:rsid w:val="00C946A0"/>
    <w:rsid w:val="00C94FFA"/>
    <w:rsid w:val="00C955E0"/>
    <w:rsid w:val="00CA1443"/>
    <w:rsid w:val="00CA682E"/>
    <w:rsid w:val="00CA7043"/>
    <w:rsid w:val="00CC0152"/>
    <w:rsid w:val="00CC3AF6"/>
    <w:rsid w:val="00CC5A7D"/>
    <w:rsid w:val="00CC765C"/>
    <w:rsid w:val="00CD0D82"/>
    <w:rsid w:val="00CD766C"/>
    <w:rsid w:val="00CE532F"/>
    <w:rsid w:val="00CF1556"/>
    <w:rsid w:val="00CF1D77"/>
    <w:rsid w:val="00CF2004"/>
    <w:rsid w:val="00CF2709"/>
    <w:rsid w:val="00CF5974"/>
    <w:rsid w:val="00D01286"/>
    <w:rsid w:val="00D10EA1"/>
    <w:rsid w:val="00D120BD"/>
    <w:rsid w:val="00D13A69"/>
    <w:rsid w:val="00D16480"/>
    <w:rsid w:val="00D21518"/>
    <w:rsid w:val="00D262FB"/>
    <w:rsid w:val="00D31C53"/>
    <w:rsid w:val="00D3488A"/>
    <w:rsid w:val="00D36255"/>
    <w:rsid w:val="00D42424"/>
    <w:rsid w:val="00D4492F"/>
    <w:rsid w:val="00D458D3"/>
    <w:rsid w:val="00D55D1D"/>
    <w:rsid w:val="00D8717F"/>
    <w:rsid w:val="00DA225B"/>
    <w:rsid w:val="00DA5C2F"/>
    <w:rsid w:val="00DB3C47"/>
    <w:rsid w:val="00DB4FC3"/>
    <w:rsid w:val="00DB5C69"/>
    <w:rsid w:val="00DC2C10"/>
    <w:rsid w:val="00DC3225"/>
    <w:rsid w:val="00DC4BF6"/>
    <w:rsid w:val="00DC6E0B"/>
    <w:rsid w:val="00DD30FE"/>
    <w:rsid w:val="00DD3C89"/>
    <w:rsid w:val="00DD65FF"/>
    <w:rsid w:val="00DE3233"/>
    <w:rsid w:val="00DE4500"/>
    <w:rsid w:val="00DE5348"/>
    <w:rsid w:val="00DE7086"/>
    <w:rsid w:val="00E03834"/>
    <w:rsid w:val="00E1342E"/>
    <w:rsid w:val="00E13462"/>
    <w:rsid w:val="00E15924"/>
    <w:rsid w:val="00E241CA"/>
    <w:rsid w:val="00E255E6"/>
    <w:rsid w:val="00E255EB"/>
    <w:rsid w:val="00E27175"/>
    <w:rsid w:val="00E27539"/>
    <w:rsid w:val="00E31DA4"/>
    <w:rsid w:val="00E37B85"/>
    <w:rsid w:val="00E43BD2"/>
    <w:rsid w:val="00E44FAA"/>
    <w:rsid w:val="00E47935"/>
    <w:rsid w:val="00E53DB2"/>
    <w:rsid w:val="00E56F7E"/>
    <w:rsid w:val="00E619E9"/>
    <w:rsid w:val="00E6536E"/>
    <w:rsid w:val="00E71FE4"/>
    <w:rsid w:val="00E756C5"/>
    <w:rsid w:val="00E819A0"/>
    <w:rsid w:val="00E81D78"/>
    <w:rsid w:val="00E865C0"/>
    <w:rsid w:val="00E86C3B"/>
    <w:rsid w:val="00E87E82"/>
    <w:rsid w:val="00E91272"/>
    <w:rsid w:val="00E94854"/>
    <w:rsid w:val="00E9629F"/>
    <w:rsid w:val="00E97959"/>
    <w:rsid w:val="00EA3926"/>
    <w:rsid w:val="00EA53F9"/>
    <w:rsid w:val="00EA6721"/>
    <w:rsid w:val="00EC6A4A"/>
    <w:rsid w:val="00EC6DD1"/>
    <w:rsid w:val="00ED366C"/>
    <w:rsid w:val="00ED6C2D"/>
    <w:rsid w:val="00ED7446"/>
    <w:rsid w:val="00EE413F"/>
    <w:rsid w:val="00EE7941"/>
    <w:rsid w:val="00EF3698"/>
    <w:rsid w:val="00EF4C31"/>
    <w:rsid w:val="00F0268E"/>
    <w:rsid w:val="00F100B5"/>
    <w:rsid w:val="00F10165"/>
    <w:rsid w:val="00F16886"/>
    <w:rsid w:val="00F169D1"/>
    <w:rsid w:val="00F20F57"/>
    <w:rsid w:val="00F229EE"/>
    <w:rsid w:val="00F260FC"/>
    <w:rsid w:val="00F305DC"/>
    <w:rsid w:val="00F31F31"/>
    <w:rsid w:val="00F32DCD"/>
    <w:rsid w:val="00F3349F"/>
    <w:rsid w:val="00F352CB"/>
    <w:rsid w:val="00F355EB"/>
    <w:rsid w:val="00F41216"/>
    <w:rsid w:val="00F51BA4"/>
    <w:rsid w:val="00F51EEE"/>
    <w:rsid w:val="00F61F60"/>
    <w:rsid w:val="00F755D9"/>
    <w:rsid w:val="00F7660B"/>
    <w:rsid w:val="00F84812"/>
    <w:rsid w:val="00F84B1A"/>
    <w:rsid w:val="00F87A53"/>
    <w:rsid w:val="00FA372A"/>
    <w:rsid w:val="00FA54E6"/>
    <w:rsid w:val="00FA6F55"/>
    <w:rsid w:val="00FB3A92"/>
    <w:rsid w:val="00FB7AA9"/>
    <w:rsid w:val="00FB7D0E"/>
    <w:rsid w:val="00FC0076"/>
    <w:rsid w:val="00FC680C"/>
    <w:rsid w:val="00FD36F9"/>
    <w:rsid w:val="00FD4720"/>
    <w:rsid w:val="00FD766C"/>
    <w:rsid w:val="00FE51D6"/>
    <w:rsid w:val="00FF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64B"/>
    <w:rPr>
      <w:sz w:val="28"/>
      <w:szCs w:val="28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4B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764B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A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6015"/>
    <w:rPr>
      <w:rFonts w:asciiTheme="majorHAnsi" w:eastAsiaTheme="majorEastAsia" w:hAnsiTheme="majorHAnsi" w:cstheme="majorBidi"/>
      <w:b/>
      <w:bCs/>
      <w:kern w:val="3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6015"/>
    <w:rPr>
      <w:rFonts w:asciiTheme="majorHAnsi" w:eastAsiaTheme="majorEastAsia" w:hAnsiTheme="majorHAnsi" w:cstheme="majorBidi"/>
      <w:b/>
      <w:bCs/>
      <w:i/>
      <w:iCs/>
      <w:sz w:val="28"/>
      <w:szCs w:val="28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6015"/>
    <w:rPr>
      <w:rFonts w:asciiTheme="majorHAnsi" w:eastAsiaTheme="majorEastAsia" w:hAnsiTheme="majorHAnsi" w:cstheme="majorBidi"/>
      <w:b/>
      <w:bCs/>
      <w:sz w:val="26"/>
      <w:szCs w:val="26"/>
      <w:lang w:val="ro-RO"/>
    </w:rPr>
  </w:style>
  <w:style w:type="paragraph" w:customStyle="1" w:styleId="CharChar">
    <w:name w:val="Char Char"/>
    <w:basedOn w:val="Normal"/>
    <w:uiPriority w:val="99"/>
    <w:rsid w:val="004C764B"/>
    <w:pPr>
      <w:spacing w:before="40"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4C76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uiPriority w:val="99"/>
    <w:rsid w:val="00C946A0"/>
  </w:style>
  <w:style w:type="paragraph" w:styleId="Title">
    <w:name w:val="Title"/>
    <w:basedOn w:val="Normal"/>
    <w:link w:val="TitleChar"/>
    <w:uiPriority w:val="99"/>
    <w:qFormat/>
    <w:rsid w:val="0027300B"/>
    <w:pPr>
      <w:jc w:val="center"/>
    </w:pPr>
    <w:rPr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266015"/>
    <w:rPr>
      <w:rFonts w:asciiTheme="majorHAnsi" w:eastAsiaTheme="majorEastAsia" w:hAnsiTheme="majorHAnsi" w:cstheme="majorBidi"/>
      <w:b/>
      <w:bCs/>
      <w:kern w:val="28"/>
      <w:sz w:val="32"/>
      <w:szCs w:val="32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134A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015"/>
    <w:rPr>
      <w:sz w:val="0"/>
      <w:szCs w:val="0"/>
      <w:lang w:val="ro-RO"/>
    </w:rPr>
  </w:style>
  <w:style w:type="paragraph" w:styleId="Footer">
    <w:name w:val="footer"/>
    <w:basedOn w:val="Normal"/>
    <w:link w:val="FooterChar"/>
    <w:uiPriority w:val="99"/>
    <w:rsid w:val="007A2E6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6015"/>
    <w:rPr>
      <w:sz w:val="28"/>
      <w:szCs w:val="28"/>
      <w:lang w:val="ro-RO"/>
    </w:rPr>
  </w:style>
  <w:style w:type="character" w:styleId="PageNumber">
    <w:name w:val="page number"/>
    <w:basedOn w:val="DefaultParagraphFont"/>
    <w:uiPriority w:val="99"/>
    <w:rsid w:val="007A2E64"/>
  </w:style>
  <w:style w:type="paragraph" w:customStyle="1" w:styleId="1">
    <w:name w:val="Абзац списка1"/>
    <w:basedOn w:val="Normal"/>
    <w:uiPriority w:val="99"/>
    <w:rsid w:val="00D4492F"/>
    <w:pPr>
      <w:ind w:left="720"/>
    </w:pPr>
  </w:style>
  <w:style w:type="paragraph" w:styleId="Header">
    <w:name w:val="header"/>
    <w:basedOn w:val="Normal"/>
    <w:link w:val="HeaderChar"/>
    <w:uiPriority w:val="99"/>
    <w:rsid w:val="009E293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E2939"/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08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390</Words>
  <Characters>2224</Characters>
  <Application>Microsoft Office Outlook</Application>
  <DocSecurity>0</DocSecurity>
  <Lines>0</Lines>
  <Paragraphs>0</Paragraphs>
  <ScaleCrop>false</ScaleCrop>
  <Company>DGETS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</dc:title>
  <dc:subject/>
  <dc:creator>cdogot</dc:creator>
  <cp:keywords/>
  <dc:description/>
  <cp:lastModifiedBy>alefter</cp:lastModifiedBy>
  <cp:revision>4</cp:revision>
  <cp:lastPrinted>2017-02-15T12:50:00Z</cp:lastPrinted>
  <dcterms:created xsi:type="dcterms:W3CDTF">2017-12-12T08:05:00Z</dcterms:created>
  <dcterms:modified xsi:type="dcterms:W3CDTF">2017-12-15T06:33:00Z</dcterms:modified>
</cp:coreProperties>
</file>